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5A72BE49" w:rsidR="004B1C68" w:rsidRPr="004B6819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4B6819">
        <w:rPr>
          <w:rStyle w:val="head-activityType"/>
          <w:color w:val="000000" w:themeColor="text1"/>
          <w:sz w:val="36"/>
          <w:szCs w:val="36"/>
        </w:rPr>
        <w:t xml:space="preserve">Unit </w:t>
      </w:r>
      <w:r w:rsidR="00F67A56">
        <w:rPr>
          <w:rStyle w:val="head-activityType"/>
          <w:color w:val="000000" w:themeColor="text1"/>
          <w:sz w:val="36"/>
          <w:szCs w:val="36"/>
        </w:rPr>
        <w:t>4</w:t>
      </w:r>
      <w:r w:rsidRPr="004B6819">
        <w:rPr>
          <w:rStyle w:val="head-activityType"/>
          <w:color w:val="000000" w:themeColor="text1"/>
          <w:sz w:val="36"/>
          <w:szCs w:val="36"/>
        </w:rPr>
        <w:t xml:space="preserve"> </w:t>
      </w:r>
      <w:bookmarkStart w:id="0" w:name="_GoBack"/>
      <w:bookmarkEnd w:id="0"/>
      <w:r w:rsidR="00664C86" w:rsidRPr="004B6819">
        <w:rPr>
          <w:rStyle w:val="head-activityType"/>
          <w:color w:val="000000" w:themeColor="text1"/>
          <w:sz w:val="36"/>
          <w:szCs w:val="36"/>
        </w:rPr>
        <w:t>t</w:t>
      </w:r>
      <w:r w:rsidRPr="004B6819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6348D76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23969F" wp14:editId="655638C9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1AE7A2D8" w14:textId="068D2FB3" w:rsidR="00F67A56" w:rsidRDefault="00F67A56" w:rsidP="00F67A56">
      <w:pPr>
        <w:pStyle w:val="instruction"/>
      </w:pPr>
      <w:r>
        <w:t>1</w:t>
      </w:r>
      <w:r>
        <w:tab/>
      </w:r>
      <w:r w:rsidRPr="002D2043">
        <w:t xml:space="preserve">Look and </w:t>
      </w:r>
      <w:r w:rsidR="00E75DD4" w:rsidRPr="00E75DD4">
        <w:rPr>
          <w:lang w:val="en-US"/>
        </w:rPr>
        <w:t>number</w:t>
      </w:r>
      <w:r w:rsidRPr="002D2043">
        <w:t>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4"/>
        <w:gridCol w:w="170"/>
        <w:gridCol w:w="3233"/>
      </w:tblGrid>
      <w:tr w:rsidR="00F67A56" w14:paraId="1A363D6A" w14:textId="77777777" w:rsidTr="00331079">
        <w:trPr>
          <w:cantSplit/>
          <w:trHeight w:val="1417"/>
        </w:trPr>
        <w:tc>
          <w:tcPr>
            <w:tcW w:w="1984" w:type="dxa"/>
            <w:vAlign w:val="center"/>
          </w:tcPr>
          <w:p w14:paraId="435EFA1B" w14:textId="77777777" w:rsidR="00F67A56" w:rsidRDefault="00F67A5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C9AB47F" wp14:editId="660B5C87">
                  <wp:extent cx="1139756" cy="841248"/>
                  <wp:effectExtent l="0" t="0" r="3810" b="0"/>
                  <wp:docPr id="102631489" name="Picture 1026314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2008" cy="8576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2DADBC25" w14:textId="77777777" w:rsidR="00F67A56" w:rsidRDefault="00F67A5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CE99290" wp14:editId="07A89142">
                  <wp:extent cx="1053035" cy="777240"/>
                  <wp:effectExtent l="0" t="0" r="1270" b="0"/>
                  <wp:docPr id="102631490" name="Picture 102631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5608" cy="786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7D17A537" w14:textId="77777777" w:rsidR="00F67A56" w:rsidRDefault="00F67A5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8D93683" wp14:editId="700D3FDD">
                  <wp:extent cx="1114978" cy="822960"/>
                  <wp:effectExtent l="0" t="0" r="3175" b="2540"/>
                  <wp:docPr id="102631491" name="Picture 102631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2165" cy="82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0F2A1DA7" w14:textId="77777777" w:rsidR="00F67A56" w:rsidRPr="00117BF5" w:rsidRDefault="00F67A56" w:rsidP="00331079">
            <w:pPr>
              <w:pStyle w:val="activity-numbered--table"/>
            </w:pPr>
          </w:p>
        </w:tc>
        <w:tc>
          <w:tcPr>
            <w:tcW w:w="3233" w:type="dxa"/>
            <w:vMerge w:val="restart"/>
            <w:tcMar>
              <w:left w:w="113" w:type="dxa"/>
            </w:tcMar>
          </w:tcPr>
          <w:p w14:paraId="5DC04E15" w14:textId="77777777" w:rsidR="00F67A56" w:rsidRPr="00E63E88" w:rsidRDefault="00F67A56" w:rsidP="00331079">
            <w:pPr>
              <w:pStyle w:val="activity-numbered--table"/>
              <w:rPr>
                <w:rStyle w:val="wol"/>
              </w:rPr>
            </w:pPr>
            <w:r w:rsidRPr="00E63E88">
              <w:t xml:space="preserve">dog </w:t>
            </w:r>
            <w:r w:rsidRPr="00E63E88">
              <w:rPr>
                <w:rStyle w:val="wol"/>
              </w:rPr>
              <w:t>     </w:t>
            </w:r>
          </w:p>
          <w:p w14:paraId="3580613C" w14:textId="77777777" w:rsidR="00F67A56" w:rsidRPr="00E63E88" w:rsidRDefault="00F67A56" w:rsidP="00331079">
            <w:pPr>
              <w:pStyle w:val="activity-numbered--table"/>
              <w:rPr>
                <w:rStyle w:val="wol"/>
              </w:rPr>
            </w:pPr>
            <w:r w:rsidRPr="00E63E88">
              <w:t xml:space="preserve">spider </w:t>
            </w:r>
            <w:r w:rsidRPr="00E63E88">
              <w:rPr>
                <w:rStyle w:val="wol"/>
              </w:rPr>
              <w:t>     </w:t>
            </w:r>
          </w:p>
          <w:p w14:paraId="191EF9F7" w14:textId="77777777" w:rsidR="00F67A56" w:rsidRPr="00E63E88" w:rsidRDefault="00F67A56" w:rsidP="00331079">
            <w:pPr>
              <w:pStyle w:val="activity-numbered--table"/>
              <w:rPr>
                <w:rStyle w:val="wol"/>
              </w:rPr>
            </w:pPr>
            <w:r w:rsidRPr="00E63E88">
              <w:t xml:space="preserve">fish </w:t>
            </w:r>
            <w:r w:rsidRPr="00E63E88">
              <w:rPr>
                <w:rStyle w:val="wol"/>
              </w:rPr>
              <w:t>     </w:t>
            </w:r>
          </w:p>
          <w:p w14:paraId="546830ED" w14:textId="77777777" w:rsidR="00F67A56" w:rsidRPr="00E63E88" w:rsidRDefault="00F67A56" w:rsidP="00331079">
            <w:pPr>
              <w:pStyle w:val="activity-numbered--table"/>
              <w:rPr>
                <w:rStyle w:val="wol"/>
              </w:rPr>
            </w:pPr>
            <w:r w:rsidRPr="00E63E88">
              <w:t xml:space="preserve">snake </w:t>
            </w:r>
            <w:r w:rsidRPr="00E63E88">
              <w:rPr>
                <w:rStyle w:val="wol"/>
              </w:rPr>
              <w:t>     </w:t>
            </w:r>
          </w:p>
          <w:p w14:paraId="3C29D6C7" w14:textId="77777777" w:rsidR="00F67A56" w:rsidRPr="00E63E88" w:rsidRDefault="00F67A56" w:rsidP="00331079">
            <w:pPr>
              <w:pStyle w:val="activity-numbered--table"/>
              <w:rPr>
                <w:rStyle w:val="wol"/>
              </w:rPr>
            </w:pPr>
            <w:r w:rsidRPr="00E63E88">
              <w:t xml:space="preserve">cat </w:t>
            </w:r>
            <w:r w:rsidRPr="00E63E88">
              <w:rPr>
                <w:rStyle w:val="wol"/>
              </w:rPr>
              <w:t>     </w:t>
            </w:r>
          </w:p>
          <w:p w14:paraId="2C21729A" w14:textId="77777777" w:rsidR="00F67A56" w:rsidRPr="001F1EEA" w:rsidRDefault="00F67A56" w:rsidP="00331079">
            <w:pPr>
              <w:pStyle w:val="activity-numbered--table"/>
              <w:rPr>
                <w:u w:val="single" w:color="000000"/>
              </w:rPr>
            </w:pPr>
            <w:r w:rsidRPr="00E63E88">
              <w:t xml:space="preserve">frog </w:t>
            </w:r>
            <w:r w:rsidRPr="00E63E88">
              <w:rPr>
                <w:rStyle w:val="wol"/>
              </w:rPr>
              <w:t>     </w:t>
            </w:r>
          </w:p>
        </w:tc>
      </w:tr>
      <w:tr w:rsidR="00F67A56" w:rsidRPr="00685431" w14:paraId="6D59B4A7" w14:textId="77777777" w:rsidTr="00331079">
        <w:trPr>
          <w:cantSplit/>
          <w:trHeight w:val="397"/>
        </w:trPr>
        <w:tc>
          <w:tcPr>
            <w:tcW w:w="1984" w:type="dxa"/>
            <w:vAlign w:val="center"/>
          </w:tcPr>
          <w:p w14:paraId="2DDEB937" w14:textId="77777777" w:rsidR="00F67A56" w:rsidRPr="00685431" w:rsidRDefault="00F67A56" w:rsidP="00331079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1984" w:type="dxa"/>
            <w:vAlign w:val="center"/>
          </w:tcPr>
          <w:p w14:paraId="5474452D" w14:textId="77777777" w:rsidR="00F67A56" w:rsidRPr="00685431" w:rsidRDefault="00F67A56" w:rsidP="00331079">
            <w:pPr>
              <w:pStyle w:val="activity-numbered--centered"/>
            </w:pPr>
            <w:r>
              <w:t>2</w:t>
            </w:r>
          </w:p>
        </w:tc>
        <w:tc>
          <w:tcPr>
            <w:tcW w:w="1984" w:type="dxa"/>
            <w:vAlign w:val="center"/>
          </w:tcPr>
          <w:p w14:paraId="0B8EB328" w14:textId="77777777" w:rsidR="00F67A56" w:rsidRPr="00685431" w:rsidRDefault="00F67A56" w:rsidP="00331079">
            <w:pPr>
              <w:pStyle w:val="activity-numbered--centered"/>
            </w:pPr>
            <w:r>
              <w:t>3</w:t>
            </w:r>
          </w:p>
        </w:tc>
        <w:tc>
          <w:tcPr>
            <w:tcW w:w="170" w:type="dxa"/>
          </w:tcPr>
          <w:p w14:paraId="7C7BB6E8" w14:textId="77777777" w:rsidR="00F67A56" w:rsidRDefault="00F67A56" w:rsidP="00331079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3124D705" w14:textId="77777777" w:rsidR="00F67A56" w:rsidRDefault="00F67A56" w:rsidP="00331079">
            <w:pPr>
              <w:pStyle w:val="activity-numbered--centered"/>
            </w:pPr>
          </w:p>
        </w:tc>
      </w:tr>
      <w:tr w:rsidR="00F67A56" w14:paraId="6174AF2B" w14:textId="77777777" w:rsidTr="00331079">
        <w:trPr>
          <w:cantSplit/>
          <w:trHeight w:val="1417"/>
        </w:trPr>
        <w:tc>
          <w:tcPr>
            <w:tcW w:w="1984" w:type="dxa"/>
            <w:vAlign w:val="center"/>
          </w:tcPr>
          <w:p w14:paraId="257462B4" w14:textId="77777777" w:rsidR="00F67A56" w:rsidRDefault="00F67A5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758004A" wp14:editId="160FEC3B">
                  <wp:extent cx="975605" cy="720090"/>
                  <wp:effectExtent l="0" t="0" r="2540" b="381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605" cy="720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7CFB6CED" w14:textId="77777777" w:rsidR="00F67A56" w:rsidRDefault="00F67A5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BE642A3" wp14:editId="4B9751B0">
                  <wp:extent cx="1036041" cy="764697"/>
                  <wp:effectExtent l="0" t="0" r="571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6041" cy="7646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548EC29F" w14:textId="77777777" w:rsidR="00F67A56" w:rsidRDefault="00F67A5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725AB20" wp14:editId="4B22AA77">
                  <wp:extent cx="1176921" cy="868680"/>
                  <wp:effectExtent l="0" t="0" r="4445" b="0"/>
                  <wp:docPr id="102631492" name="Picture 102631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4085" cy="8739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03CD37CA" w14:textId="77777777" w:rsidR="00F67A56" w:rsidRDefault="00F67A56" w:rsidP="00331079">
            <w:pPr>
              <w:rPr>
                <w:noProof/>
              </w:rPr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72E1F4AE" w14:textId="77777777" w:rsidR="00F67A56" w:rsidRDefault="00F67A56" w:rsidP="00331079">
            <w:pPr>
              <w:rPr>
                <w:noProof/>
              </w:rPr>
            </w:pPr>
          </w:p>
        </w:tc>
      </w:tr>
      <w:tr w:rsidR="00F67A56" w14:paraId="2CCCC384" w14:textId="77777777" w:rsidTr="00331079">
        <w:trPr>
          <w:cantSplit/>
          <w:trHeight w:val="397"/>
        </w:trPr>
        <w:tc>
          <w:tcPr>
            <w:tcW w:w="1984" w:type="dxa"/>
            <w:vAlign w:val="center"/>
          </w:tcPr>
          <w:p w14:paraId="5470FD7B" w14:textId="77777777" w:rsidR="00F67A56" w:rsidRDefault="00F67A56" w:rsidP="00331079">
            <w:pPr>
              <w:pStyle w:val="activity-numbered--centered"/>
            </w:pPr>
            <w:r>
              <w:t>4</w:t>
            </w:r>
          </w:p>
        </w:tc>
        <w:tc>
          <w:tcPr>
            <w:tcW w:w="1984" w:type="dxa"/>
            <w:vAlign w:val="center"/>
          </w:tcPr>
          <w:p w14:paraId="0DB93100" w14:textId="77777777" w:rsidR="00F67A56" w:rsidRDefault="00F67A56" w:rsidP="00331079">
            <w:pPr>
              <w:pStyle w:val="activity-numbered--centered"/>
            </w:pPr>
            <w:r>
              <w:t>5</w:t>
            </w:r>
          </w:p>
        </w:tc>
        <w:tc>
          <w:tcPr>
            <w:tcW w:w="1984" w:type="dxa"/>
            <w:vAlign w:val="center"/>
          </w:tcPr>
          <w:p w14:paraId="14999443" w14:textId="77777777" w:rsidR="00F67A56" w:rsidRDefault="00F67A56" w:rsidP="00331079">
            <w:pPr>
              <w:pStyle w:val="activity-numbered--centered"/>
            </w:pPr>
            <w:r>
              <w:t>6</w:t>
            </w:r>
          </w:p>
        </w:tc>
        <w:tc>
          <w:tcPr>
            <w:tcW w:w="170" w:type="dxa"/>
          </w:tcPr>
          <w:p w14:paraId="62D977D9" w14:textId="77777777" w:rsidR="00F67A56" w:rsidRDefault="00F67A56" w:rsidP="00331079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4BD7B1CC" w14:textId="77777777" w:rsidR="00F67A56" w:rsidRDefault="00F67A56" w:rsidP="00331079">
            <w:pPr>
              <w:pStyle w:val="activity-numbered--centered"/>
            </w:pPr>
          </w:p>
        </w:tc>
      </w:tr>
    </w:tbl>
    <w:p w14:paraId="467561B7" w14:textId="77777777" w:rsidR="00F67A56" w:rsidRDefault="00F67A56" w:rsidP="00F67A56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20327D41" w14:textId="77777777" w:rsidR="00F67A56" w:rsidRDefault="00F67A56" w:rsidP="00F67A56">
      <w:pPr>
        <w:pStyle w:val="instruction"/>
      </w:pPr>
      <w:r>
        <w:t>2</w:t>
      </w:r>
      <w:r>
        <w:tab/>
      </w:r>
      <w:r w:rsidRPr="00E63E88">
        <w:t xml:space="preserve">Look and tick </w:t>
      </w:r>
      <w:r w:rsidRPr="00E63E88">
        <w:rPr>
          <w:noProof/>
          <w:position w:val="-6"/>
          <w:lang w:eastAsia="es-ES"/>
        </w:rPr>
        <w:drawing>
          <wp:inline distT="0" distB="0" distL="0" distR="0" wp14:anchorId="0BF267C8" wp14:editId="6D84213F">
            <wp:extent cx="177800" cy="20320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63E88">
        <w:t>.</w:t>
      </w:r>
    </w:p>
    <w:tbl>
      <w:tblPr>
        <w:tblStyle w:val="TableGrid"/>
        <w:tblW w:w="0" w:type="auto"/>
        <w:tblInd w:w="284" w:type="dxa"/>
        <w:tblLook w:val="04A0" w:firstRow="1" w:lastRow="0" w:firstColumn="1" w:lastColumn="0" w:noHBand="0" w:noVBand="1"/>
      </w:tblPr>
      <w:tblGrid>
        <w:gridCol w:w="1922"/>
        <w:gridCol w:w="7416"/>
      </w:tblGrid>
      <w:tr w:rsidR="00F67A56" w14:paraId="6FF094A5" w14:textId="77777777" w:rsidTr="00331079">
        <w:trPr>
          <w:trHeight w:val="1247"/>
        </w:trPr>
        <w:tc>
          <w:tcPr>
            <w:tcW w:w="1922" w:type="dxa"/>
            <w:vAlign w:val="center"/>
          </w:tcPr>
          <w:p w14:paraId="4BFBDCF0" w14:textId="77777777" w:rsidR="00F67A56" w:rsidRDefault="00F67A56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26848" behindDoc="0" locked="0" layoutInCell="1" allowOverlap="1" wp14:anchorId="00FC5392" wp14:editId="6B1EA7E2">
                  <wp:simplePos x="0" y="0"/>
                  <wp:positionH relativeFrom="column">
                    <wp:posOffset>210820</wp:posOffset>
                  </wp:positionH>
                  <wp:positionV relativeFrom="paragraph">
                    <wp:posOffset>7620</wp:posOffset>
                  </wp:positionV>
                  <wp:extent cx="795655" cy="586740"/>
                  <wp:effectExtent l="0" t="0" r="4445" b="0"/>
                  <wp:wrapNone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5655" cy="586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1857B11E" w14:textId="77777777" w:rsidR="00F67A56" w:rsidRPr="00F67A56" w:rsidRDefault="00F67A56" w:rsidP="00331079">
            <w:pPr>
              <w:pStyle w:val="activity-numbered--mpc4"/>
              <w:spacing w:before="80"/>
              <w:rPr>
                <w:sz w:val="28"/>
                <w:szCs w:val="28"/>
              </w:rPr>
            </w:pPr>
            <w:r w:rsidRPr="00F67A56">
              <w:rPr>
                <w:sz w:val="28"/>
                <w:szCs w:val="28"/>
              </w:rPr>
              <w:t>1</w:t>
            </w:r>
            <w:r w:rsidRPr="00F67A56">
              <w:rPr>
                <w:sz w:val="28"/>
                <w:szCs w:val="28"/>
              </w:rPr>
              <w:tab/>
            </w:r>
          </w:p>
          <w:p w14:paraId="77327BC6" w14:textId="155796B2" w:rsidR="00F67A56" w:rsidRPr="00F67A56" w:rsidRDefault="00F67A56" w:rsidP="00331079">
            <w:pPr>
              <w:pStyle w:val="activity-numbered--mpc4"/>
              <w:rPr>
                <w:sz w:val="28"/>
                <w:szCs w:val="28"/>
              </w:rPr>
            </w:pPr>
            <w:r w:rsidRPr="00F67A56">
              <w:rPr>
                <w:sz w:val="28"/>
                <w:szCs w:val="28"/>
              </w:rPr>
              <w:t>A</w:t>
            </w:r>
            <w:r w:rsidRPr="00F67A56">
              <w:rPr>
                <w:sz w:val="28"/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Pr="00F67A56">
              <w:rPr>
                <w:sz w:val="28"/>
                <w:szCs w:val="28"/>
              </w:rPr>
              <w:t>flower</w:t>
            </w:r>
          </w:p>
          <w:p w14:paraId="66C35DC1" w14:textId="28EE9C8D" w:rsidR="00F67A56" w:rsidRPr="00F67A56" w:rsidRDefault="00F67A56" w:rsidP="00331079">
            <w:pPr>
              <w:pStyle w:val="activity-numbered--mpc4"/>
              <w:rPr>
                <w:sz w:val="28"/>
                <w:szCs w:val="28"/>
              </w:rPr>
            </w:pPr>
            <w:r w:rsidRPr="00F67A56">
              <w:rPr>
                <w:sz w:val="28"/>
                <w:szCs w:val="28"/>
              </w:rPr>
              <w:t>B</w:t>
            </w:r>
            <w:r w:rsidRPr="00F67A56">
              <w:rPr>
                <w:sz w:val="28"/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Pr="00F67A56">
              <w:rPr>
                <w:sz w:val="28"/>
                <w:szCs w:val="28"/>
              </w:rPr>
              <w:t>tree</w:t>
            </w:r>
          </w:p>
        </w:tc>
      </w:tr>
      <w:tr w:rsidR="00F67A56" w14:paraId="392143F4" w14:textId="77777777" w:rsidTr="00331079">
        <w:trPr>
          <w:trHeight w:val="1247"/>
        </w:trPr>
        <w:tc>
          <w:tcPr>
            <w:tcW w:w="1922" w:type="dxa"/>
            <w:vAlign w:val="center"/>
          </w:tcPr>
          <w:p w14:paraId="7B836E7B" w14:textId="77777777" w:rsidR="00F67A56" w:rsidRDefault="00F67A56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27872" behindDoc="0" locked="0" layoutInCell="1" allowOverlap="1" wp14:anchorId="121B6A83" wp14:editId="40D1E7B3">
                  <wp:simplePos x="0" y="0"/>
                  <wp:positionH relativeFrom="column">
                    <wp:posOffset>208915</wp:posOffset>
                  </wp:positionH>
                  <wp:positionV relativeFrom="paragraph">
                    <wp:posOffset>-10160</wp:posOffset>
                  </wp:positionV>
                  <wp:extent cx="749300" cy="552450"/>
                  <wp:effectExtent l="0" t="0" r="0" b="6350"/>
                  <wp:wrapNone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9300" cy="552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7C325E4A" w14:textId="77777777" w:rsidR="00F67A56" w:rsidRPr="00F67A56" w:rsidRDefault="00F67A56" w:rsidP="00331079">
            <w:pPr>
              <w:pStyle w:val="activity-numbered--mpc4"/>
              <w:spacing w:before="80"/>
              <w:rPr>
                <w:sz w:val="28"/>
                <w:szCs w:val="28"/>
              </w:rPr>
            </w:pPr>
            <w:r w:rsidRPr="00F67A56">
              <w:rPr>
                <w:sz w:val="28"/>
                <w:szCs w:val="28"/>
              </w:rPr>
              <w:t>2</w:t>
            </w:r>
            <w:r w:rsidRPr="00F67A56">
              <w:rPr>
                <w:sz w:val="28"/>
                <w:szCs w:val="28"/>
              </w:rPr>
              <w:tab/>
            </w:r>
          </w:p>
          <w:p w14:paraId="33583598" w14:textId="2DCFB4CB" w:rsidR="00F67A56" w:rsidRPr="00F67A56" w:rsidRDefault="00F67A56" w:rsidP="00331079">
            <w:pPr>
              <w:pStyle w:val="activity-numbered--mpc4"/>
              <w:rPr>
                <w:sz w:val="28"/>
                <w:szCs w:val="28"/>
              </w:rPr>
            </w:pPr>
            <w:r w:rsidRPr="00F67A56">
              <w:rPr>
                <w:sz w:val="28"/>
                <w:szCs w:val="28"/>
              </w:rPr>
              <w:t>A</w:t>
            </w:r>
            <w:r w:rsidRPr="00F67A56">
              <w:rPr>
                <w:sz w:val="28"/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Pr="00F67A56">
              <w:rPr>
                <w:sz w:val="28"/>
                <w:szCs w:val="28"/>
              </w:rPr>
              <w:t>lake</w:t>
            </w:r>
          </w:p>
          <w:p w14:paraId="5A0CD3AC" w14:textId="00C7200A" w:rsidR="00F67A56" w:rsidRPr="00F67A56" w:rsidRDefault="00F67A56" w:rsidP="00331079">
            <w:pPr>
              <w:pStyle w:val="activity-numbered--mpc4"/>
              <w:rPr>
                <w:sz w:val="28"/>
                <w:szCs w:val="28"/>
              </w:rPr>
            </w:pPr>
            <w:r w:rsidRPr="00F67A56">
              <w:rPr>
                <w:sz w:val="28"/>
                <w:szCs w:val="28"/>
              </w:rPr>
              <w:t>B</w:t>
            </w:r>
            <w:r w:rsidRPr="00F67A56">
              <w:rPr>
                <w:sz w:val="28"/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Pr="00F67A56">
              <w:rPr>
                <w:sz w:val="28"/>
                <w:szCs w:val="28"/>
              </w:rPr>
              <w:t>shell</w:t>
            </w:r>
          </w:p>
        </w:tc>
      </w:tr>
      <w:tr w:rsidR="00F67A56" w14:paraId="04FC2E0F" w14:textId="77777777" w:rsidTr="00331079">
        <w:trPr>
          <w:trHeight w:val="1247"/>
        </w:trPr>
        <w:tc>
          <w:tcPr>
            <w:tcW w:w="1922" w:type="dxa"/>
            <w:vAlign w:val="center"/>
          </w:tcPr>
          <w:p w14:paraId="4C38B2A5" w14:textId="77777777" w:rsidR="00F67A56" w:rsidRDefault="00F67A56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28896" behindDoc="0" locked="0" layoutInCell="1" allowOverlap="1" wp14:anchorId="4FB29C23" wp14:editId="121CC9F4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20320</wp:posOffset>
                  </wp:positionV>
                  <wp:extent cx="956310" cy="706120"/>
                  <wp:effectExtent l="0" t="0" r="0" b="5080"/>
                  <wp:wrapNone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6310" cy="706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362A36F6" w14:textId="77777777" w:rsidR="00F67A56" w:rsidRPr="00F67A56" w:rsidRDefault="00F67A56" w:rsidP="00331079">
            <w:pPr>
              <w:pStyle w:val="activity-numbered--mpc4"/>
              <w:spacing w:before="80"/>
              <w:rPr>
                <w:sz w:val="28"/>
                <w:szCs w:val="28"/>
              </w:rPr>
            </w:pPr>
            <w:r w:rsidRPr="00F67A56">
              <w:rPr>
                <w:sz w:val="28"/>
                <w:szCs w:val="28"/>
              </w:rPr>
              <w:t>3</w:t>
            </w:r>
            <w:r w:rsidRPr="00F67A56">
              <w:rPr>
                <w:sz w:val="28"/>
                <w:szCs w:val="28"/>
              </w:rPr>
              <w:tab/>
            </w:r>
          </w:p>
          <w:p w14:paraId="0C8B5F1A" w14:textId="0BBAB437" w:rsidR="00F67A56" w:rsidRPr="00F67A56" w:rsidRDefault="00F67A56" w:rsidP="00331079">
            <w:pPr>
              <w:pStyle w:val="activity-numbered--mpc4"/>
              <w:rPr>
                <w:sz w:val="28"/>
                <w:szCs w:val="28"/>
              </w:rPr>
            </w:pPr>
            <w:r w:rsidRPr="00F67A56">
              <w:rPr>
                <w:sz w:val="28"/>
                <w:szCs w:val="28"/>
              </w:rPr>
              <w:t>A</w:t>
            </w:r>
            <w:r w:rsidRPr="00F67A56">
              <w:rPr>
                <w:sz w:val="28"/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Pr="00F67A56">
              <w:rPr>
                <w:sz w:val="28"/>
                <w:szCs w:val="28"/>
              </w:rPr>
              <w:t>lake</w:t>
            </w:r>
          </w:p>
          <w:p w14:paraId="59CC12DA" w14:textId="68CF9A95" w:rsidR="00F67A56" w:rsidRPr="00F67A56" w:rsidRDefault="00F67A56" w:rsidP="00331079">
            <w:pPr>
              <w:pStyle w:val="activity-numbered--mpc4"/>
              <w:rPr>
                <w:sz w:val="28"/>
                <w:szCs w:val="28"/>
              </w:rPr>
            </w:pPr>
            <w:r w:rsidRPr="00F67A56">
              <w:rPr>
                <w:sz w:val="28"/>
                <w:szCs w:val="28"/>
              </w:rPr>
              <w:t>B</w:t>
            </w:r>
            <w:r w:rsidRPr="00F67A56">
              <w:rPr>
                <w:sz w:val="28"/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Pr="00F67A56">
              <w:rPr>
                <w:sz w:val="28"/>
                <w:szCs w:val="28"/>
              </w:rPr>
              <w:t>beach</w:t>
            </w:r>
          </w:p>
        </w:tc>
      </w:tr>
      <w:tr w:rsidR="00F67A56" w14:paraId="2C3EAF9B" w14:textId="77777777" w:rsidTr="00331079">
        <w:trPr>
          <w:trHeight w:val="1247"/>
        </w:trPr>
        <w:tc>
          <w:tcPr>
            <w:tcW w:w="1922" w:type="dxa"/>
            <w:vAlign w:val="center"/>
          </w:tcPr>
          <w:p w14:paraId="597FA866" w14:textId="77777777" w:rsidR="00F67A56" w:rsidRDefault="00F67A56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29920" behindDoc="0" locked="0" layoutInCell="1" allowOverlap="1" wp14:anchorId="757C43F2" wp14:editId="3B477E7F">
                  <wp:simplePos x="0" y="0"/>
                  <wp:positionH relativeFrom="column">
                    <wp:posOffset>64770</wp:posOffset>
                  </wp:positionH>
                  <wp:positionV relativeFrom="paragraph">
                    <wp:posOffset>-6985</wp:posOffset>
                  </wp:positionV>
                  <wp:extent cx="965200" cy="712470"/>
                  <wp:effectExtent l="0" t="0" r="0" b="0"/>
                  <wp:wrapNone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5200" cy="712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116C3EAE" w14:textId="77777777" w:rsidR="00F67A56" w:rsidRPr="00F67A56" w:rsidRDefault="00F67A56" w:rsidP="00331079">
            <w:pPr>
              <w:pStyle w:val="activity-numbered--mpc4"/>
              <w:spacing w:before="80"/>
              <w:rPr>
                <w:sz w:val="28"/>
                <w:szCs w:val="28"/>
              </w:rPr>
            </w:pPr>
            <w:r w:rsidRPr="00F67A56">
              <w:rPr>
                <w:sz w:val="28"/>
                <w:szCs w:val="28"/>
              </w:rPr>
              <w:t>4</w:t>
            </w:r>
            <w:r w:rsidRPr="00F67A56">
              <w:rPr>
                <w:sz w:val="28"/>
                <w:szCs w:val="28"/>
              </w:rPr>
              <w:tab/>
            </w:r>
          </w:p>
          <w:p w14:paraId="00AD42BA" w14:textId="2AA041FC" w:rsidR="00F67A56" w:rsidRPr="00F67A56" w:rsidRDefault="00F67A56" w:rsidP="00331079">
            <w:pPr>
              <w:pStyle w:val="activity-numbered--mpc4"/>
              <w:rPr>
                <w:sz w:val="28"/>
                <w:szCs w:val="28"/>
              </w:rPr>
            </w:pPr>
            <w:r w:rsidRPr="00F67A56">
              <w:rPr>
                <w:sz w:val="28"/>
                <w:szCs w:val="28"/>
              </w:rPr>
              <w:t>A</w:t>
            </w:r>
            <w:r w:rsidRPr="00F67A56">
              <w:rPr>
                <w:sz w:val="28"/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Pr="00F67A56">
              <w:rPr>
                <w:sz w:val="28"/>
                <w:szCs w:val="28"/>
              </w:rPr>
              <w:t>lake</w:t>
            </w:r>
          </w:p>
          <w:p w14:paraId="11E57ED0" w14:textId="43BCDABF" w:rsidR="00F67A56" w:rsidRPr="00F67A56" w:rsidRDefault="00F67A56" w:rsidP="00331079">
            <w:pPr>
              <w:pStyle w:val="activity-numbered--mpc4"/>
              <w:rPr>
                <w:sz w:val="28"/>
                <w:szCs w:val="28"/>
              </w:rPr>
            </w:pPr>
            <w:r w:rsidRPr="00F67A56">
              <w:rPr>
                <w:sz w:val="28"/>
                <w:szCs w:val="28"/>
              </w:rPr>
              <w:t>B</w:t>
            </w:r>
            <w:r w:rsidRPr="00F67A56">
              <w:rPr>
                <w:sz w:val="28"/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Pr="00F67A56">
              <w:rPr>
                <w:sz w:val="28"/>
                <w:szCs w:val="28"/>
              </w:rPr>
              <w:t>flower</w:t>
            </w:r>
          </w:p>
        </w:tc>
      </w:tr>
      <w:tr w:rsidR="00F67A56" w14:paraId="1C414929" w14:textId="77777777" w:rsidTr="00331079">
        <w:trPr>
          <w:trHeight w:val="1247"/>
        </w:trPr>
        <w:tc>
          <w:tcPr>
            <w:tcW w:w="1922" w:type="dxa"/>
            <w:vAlign w:val="center"/>
          </w:tcPr>
          <w:p w14:paraId="7BE39B91" w14:textId="77777777" w:rsidR="00F67A56" w:rsidRDefault="00F67A56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30944" behindDoc="0" locked="0" layoutInCell="1" allowOverlap="1" wp14:anchorId="40CC910C" wp14:editId="2AE46B9F">
                  <wp:simplePos x="0" y="0"/>
                  <wp:positionH relativeFrom="column">
                    <wp:posOffset>266065</wp:posOffset>
                  </wp:positionH>
                  <wp:positionV relativeFrom="paragraph">
                    <wp:posOffset>-25400</wp:posOffset>
                  </wp:positionV>
                  <wp:extent cx="640800" cy="720000"/>
                  <wp:effectExtent l="0" t="0" r="0" b="4445"/>
                  <wp:wrapNone/>
                  <wp:docPr id="102631442" name="Picture 1026314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8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65D41275" w14:textId="77777777" w:rsidR="00F67A56" w:rsidRPr="00F67A56" w:rsidRDefault="00F67A56" w:rsidP="00331079">
            <w:pPr>
              <w:pStyle w:val="activity-numbered--mpc4"/>
              <w:spacing w:before="80"/>
              <w:rPr>
                <w:sz w:val="28"/>
                <w:szCs w:val="28"/>
              </w:rPr>
            </w:pPr>
            <w:r w:rsidRPr="00F67A56">
              <w:rPr>
                <w:sz w:val="28"/>
                <w:szCs w:val="28"/>
              </w:rPr>
              <w:t>5</w:t>
            </w:r>
            <w:r w:rsidRPr="00F67A56">
              <w:rPr>
                <w:sz w:val="28"/>
                <w:szCs w:val="28"/>
              </w:rPr>
              <w:tab/>
            </w:r>
          </w:p>
          <w:p w14:paraId="13D4EFA5" w14:textId="606483A0" w:rsidR="00F67A56" w:rsidRPr="00F67A56" w:rsidRDefault="00F67A56" w:rsidP="00331079">
            <w:pPr>
              <w:pStyle w:val="activity-numbered--mpc4"/>
              <w:rPr>
                <w:sz w:val="28"/>
                <w:szCs w:val="28"/>
              </w:rPr>
            </w:pPr>
            <w:r w:rsidRPr="00F67A56">
              <w:rPr>
                <w:sz w:val="28"/>
                <w:szCs w:val="28"/>
              </w:rPr>
              <w:t>A</w:t>
            </w:r>
            <w:r w:rsidRPr="00F67A56">
              <w:rPr>
                <w:sz w:val="28"/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Pr="00F67A56">
              <w:rPr>
                <w:sz w:val="28"/>
                <w:szCs w:val="28"/>
              </w:rPr>
              <w:t>plant</w:t>
            </w:r>
          </w:p>
          <w:p w14:paraId="6AFA37F3" w14:textId="1049CE9D" w:rsidR="00F67A56" w:rsidRPr="00F67A56" w:rsidRDefault="00F67A56" w:rsidP="00331079">
            <w:pPr>
              <w:pStyle w:val="activity-numbered--mpc4"/>
              <w:rPr>
                <w:sz w:val="28"/>
                <w:szCs w:val="28"/>
              </w:rPr>
            </w:pPr>
            <w:r w:rsidRPr="00F67A56">
              <w:rPr>
                <w:sz w:val="28"/>
                <w:szCs w:val="28"/>
              </w:rPr>
              <w:t>B</w:t>
            </w:r>
            <w:r w:rsidRPr="00F67A56">
              <w:rPr>
                <w:sz w:val="28"/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Pr="00F67A56">
              <w:rPr>
                <w:sz w:val="28"/>
                <w:szCs w:val="28"/>
              </w:rPr>
              <w:t>tree</w:t>
            </w:r>
          </w:p>
        </w:tc>
      </w:tr>
      <w:tr w:rsidR="00F67A56" w14:paraId="60A948C2" w14:textId="77777777" w:rsidTr="00331079">
        <w:trPr>
          <w:trHeight w:val="1247"/>
        </w:trPr>
        <w:tc>
          <w:tcPr>
            <w:tcW w:w="1922" w:type="dxa"/>
            <w:vAlign w:val="center"/>
          </w:tcPr>
          <w:p w14:paraId="0FA06252" w14:textId="77777777" w:rsidR="00F67A56" w:rsidRDefault="00F67A56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31968" behindDoc="0" locked="0" layoutInCell="1" allowOverlap="1" wp14:anchorId="33E36F9F" wp14:editId="2D1C1F2A">
                  <wp:simplePos x="0" y="0"/>
                  <wp:positionH relativeFrom="column">
                    <wp:posOffset>317500</wp:posOffset>
                  </wp:positionH>
                  <wp:positionV relativeFrom="paragraph">
                    <wp:posOffset>-16510</wp:posOffset>
                  </wp:positionV>
                  <wp:extent cx="529200" cy="752400"/>
                  <wp:effectExtent l="0" t="0" r="4445" b="0"/>
                  <wp:wrapNone/>
                  <wp:docPr id="102631443" name="Picture 1026314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200" cy="7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16E88EA7" w14:textId="77777777" w:rsidR="00F67A56" w:rsidRPr="00F67A56" w:rsidRDefault="00F67A56" w:rsidP="00331079">
            <w:pPr>
              <w:pStyle w:val="activity-numbered--mpc4"/>
              <w:spacing w:before="80"/>
              <w:rPr>
                <w:sz w:val="28"/>
                <w:szCs w:val="28"/>
              </w:rPr>
            </w:pPr>
            <w:r w:rsidRPr="00F67A56">
              <w:rPr>
                <w:sz w:val="28"/>
                <w:szCs w:val="28"/>
              </w:rPr>
              <w:t>6</w:t>
            </w:r>
            <w:r w:rsidRPr="00F67A56">
              <w:rPr>
                <w:sz w:val="28"/>
                <w:szCs w:val="28"/>
              </w:rPr>
              <w:tab/>
            </w:r>
          </w:p>
          <w:p w14:paraId="72B54C3F" w14:textId="4F1C9836" w:rsidR="00F67A56" w:rsidRPr="00F67A56" w:rsidRDefault="00F67A56" w:rsidP="00331079">
            <w:pPr>
              <w:pStyle w:val="activity-numbered--mpc4"/>
              <w:rPr>
                <w:sz w:val="28"/>
                <w:szCs w:val="28"/>
              </w:rPr>
            </w:pPr>
            <w:r w:rsidRPr="00F67A56">
              <w:rPr>
                <w:sz w:val="28"/>
                <w:szCs w:val="28"/>
              </w:rPr>
              <w:t>A</w:t>
            </w:r>
            <w:r w:rsidRPr="00F67A56">
              <w:rPr>
                <w:sz w:val="28"/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Pr="00F67A56">
              <w:rPr>
                <w:sz w:val="28"/>
                <w:szCs w:val="28"/>
              </w:rPr>
              <w:t>plant</w:t>
            </w:r>
          </w:p>
          <w:p w14:paraId="303AF3D7" w14:textId="316A2550" w:rsidR="00F67A56" w:rsidRPr="00F67A56" w:rsidRDefault="00F67A56" w:rsidP="00331079">
            <w:pPr>
              <w:pStyle w:val="activity-numbered--mpc4"/>
              <w:rPr>
                <w:sz w:val="28"/>
                <w:szCs w:val="28"/>
              </w:rPr>
            </w:pPr>
            <w:r w:rsidRPr="00F67A56">
              <w:rPr>
                <w:sz w:val="28"/>
                <w:szCs w:val="28"/>
              </w:rPr>
              <w:t>B</w:t>
            </w:r>
            <w:r w:rsidRPr="00F67A56">
              <w:rPr>
                <w:sz w:val="28"/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Pr="00F67A56">
              <w:rPr>
                <w:sz w:val="28"/>
                <w:szCs w:val="28"/>
              </w:rPr>
              <w:t>tree</w:t>
            </w:r>
          </w:p>
        </w:tc>
      </w:tr>
    </w:tbl>
    <w:p w14:paraId="082AF095" w14:textId="59592985" w:rsidR="00744FC9" w:rsidRDefault="00F67A56" w:rsidP="008652B3">
      <w:pPr>
        <w:pStyle w:val="marks"/>
        <w:rPr>
          <w:b w:val="0"/>
          <w:sz w:val="32"/>
          <w:szCs w:val="32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  <w:r w:rsidR="00744FC9"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E9070C" wp14:editId="3DC01A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BB0413" w14:textId="365E6F42" w:rsidR="007046EA" w:rsidRPr="00FE7652" w:rsidRDefault="007046EA" w:rsidP="007046EA">
      <w:pPr>
        <w:pStyle w:val="instruction"/>
        <w:spacing w:after="120"/>
      </w:pPr>
      <w:r w:rsidRPr="00E63E88">
        <w:t>3</w:t>
      </w:r>
      <w:r>
        <w:tab/>
      </w:r>
      <w:r w:rsidR="00E73A6A" w:rsidRPr="00E73A6A">
        <w:rPr>
          <w:lang w:val="en-US"/>
        </w:rPr>
        <w:t>Look, r</w:t>
      </w:r>
      <w:proofErr w:type="spellStart"/>
      <w:r w:rsidRPr="00E63E88">
        <w:t>ead</w:t>
      </w:r>
      <w:proofErr w:type="spellEnd"/>
      <w:r w:rsidRPr="00E63E88">
        <w:t xml:space="preserve"> and tick </w:t>
      </w:r>
      <w:r w:rsidRPr="00E63E88">
        <w:rPr>
          <w:noProof/>
          <w:position w:val="-6"/>
          <w:lang w:eastAsia="es-ES"/>
        </w:rPr>
        <w:drawing>
          <wp:inline distT="0" distB="0" distL="0" distR="0" wp14:anchorId="7B3122BD" wp14:editId="270E9F3A">
            <wp:extent cx="177800" cy="203200"/>
            <wp:effectExtent l="0" t="0" r="0" b="0"/>
            <wp:docPr id="102631444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63E88">
        <w:t xml:space="preserve">or cross </w:t>
      </w:r>
      <w:r w:rsidRPr="00626A57">
        <w:rPr>
          <w:noProof/>
          <w:position w:val="-6"/>
        </w:rPr>
        <w:drawing>
          <wp:inline distT="0" distB="0" distL="0" distR="0" wp14:anchorId="76FF4391" wp14:editId="39D0072A">
            <wp:extent cx="165100" cy="177800"/>
            <wp:effectExtent l="0" t="0" r="0" b="0"/>
            <wp:docPr id="102631445" name="Picture 102631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WC1Scross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C6741">
        <w:t>.</w:t>
      </w:r>
    </w:p>
    <w:tbl>
      <w:tblPr>
        <w:tblStyle w:val="TableGrid"/>
        <w:tblW w:w="0" w:type="auto"/>
        <w:tblInd w:w="284" w:type="dxa"/>
        <w:tblLook w:val="04A0" w:firstRow="1" w:lastRow="0" w:firstColumn="1" w:lastColumn="0" w:noHBand="0" w:noVBand="1"/>
      </w:tblPr>
      <w:tblGrid>
        <w:gridCol w:w="1922"/>
        <w:gridCol w:w="7416"/>
      </w:tblGrid>
      <w:tr w:rsidR="007046EA" w14:paraId="537B4416" w14:textId="77777777" w:rsidTr="00331079">
        <w:trPr>
          <w:trHeight w:val="1418"/>
        </w:trPr>
        <w:tc>
          <w:tcPr>
            <w:tcW w:w="1922" w:type="dxa"/>
            <w:vAlign w:val="center"/>
          </w:tcPr>
          <w:p w14:paraId="7F98375F" w14:textId="77777777" w:rsidR="007046EA" w:rsidRDefault="007046EA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34016" behindDoc="0" locked="0" layoutInCell="1" allowOverlap="1" wp14:anchorId="7CAFA8E6" wp14:editId="79EF8D2A">
                  <wp:simplePos x="0" y="0"/>
                  <wp:positionH relativeFrom="column">
                    <wp:posOffset>118745</wp:posOffset>
                  </wp:positionH>
                  <wp:positionV relativeFrom="paragraph">
                    <wp:posOffset>-15875</wp:posOffset>
                  </wp:positionV>
                  <wp:extent cx="894715" cy="716915"/>
                  <wp:effectExtent l="0" t="0" r="0" b="0"/>
                  <wp:wrapNone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4715" cy="716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0D913C10" w14:textId="77777777" w:rsidR="007046EA" w:rsidRPr="007046EA" w:rsidRDefault="007046EA" w:rsidP="00331079">
            <w:pPr>
              <w:pStyle w:val="activity-numbered--mpc4"/>
              <w:spacing w:before="300"/>
              <w:rPr>
                <w:sz w:val="28"/>
                <w:szCs w:val="28"/>
              </w:rPr>
            </w:pPr>
            <w:r w:rsidRPr="007046EA">
              <w:rPr>
                <w:sz w:val="28"/>
                <w:szCs w:val="28"/>
              </w:rPr>
              <w:t>1</w:t>
            </w:r>
            <w:r w:rsidRPr="007046EA">
              <w:rPr>
                <w:sz w:val="28"/>
                <w:szCs w:val="28"/>
              </w:rPr>
              <w:tab/>
            </w:r>
          </w:p>
          <w:p w14:paraId="17B9F1BB" w14:textId="3805EC98" w:rsidR="007046EA" w:rsidRPr="007046EA" w:rsidRDefault="007046EA" w:rsidP="00331079">
            <w:pPr>
              <w:pStyle w:val="activity-numbered--mpc4"/>
              <w:spacing w:before="300"/>
              <w:rPr>
                <w:sz w:val="28"/>
                <w:szCs w:val="28"/>
              </w:rPr>
            </w:pPr>
            <w:r w:rsidRPr="00E63E88">
              <w:rPr>
                <w:rStyle w:val="checkbox"/>
              </w:rPr>
              <w:t>☐</w:t>
            </w:r>
            <w:r w:rsidRPr="00E63E88">
              <w:t> </w:t>
            </w:r>
            <w:r w:rsidRPr="007046EA">
              <w:rPr>
                <w:sz w:val="28"/>
                <w:szCs w:val="28"/>
              </w:rPr>
              <w:t>There’s a lake.</w:t>
            </w:r>
          </w:p>
        </w:tc>
      </w:tr>
      <w:tr w:rsidR="007046EA" w14:paraId="6D72F4FB" w14:textId="77777777" w:rsidTr="00331079">
        <w:trPr>
          <w:trHeight w:val="1418"/>
        </w:trPr>
        <w:tc>
          <w:tcPr>
            <w:tcW w:w="1922" w:type="dxa"/>
            <w:vAlign w:val="center"/>
          </w:tcPr>
          <w:p w14:paraId="3AEFDFD3" w14:textId="77777777" w:rsidR="007046EA" w:rsidRDefault="007046EA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35040" behindDoc="0" locked="0" layoutInCell="1" allowOverlap="1" wp14:anchorId="76079025" wp14:editId="1B31E071">
                  <wp:simplePos x="0" y="0"/>
                  <wp:positionH relativeFrom="column">
                    <wp:posOffset>69215</wp:posOffset>
                  </wp:positionH>
                  <wp:positionV relativeFrom="paragraph">
                    <wp:posOffset>-7620</wp:posOffset>
                  </wp:positionV>
                  <wp:extent cx="946785" cy="609600"/>
                  <wp:effectExtent l="0" t="0" r="5715" b="0"/>
                  <wp:wrapNone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6785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1F6A87B5" w14:textId="77777777" w:rsidR="007046EA" w:rsidRPr="007046EA" w:rsidRDefault="007046EA" w:rsidP="00331079">
            <w:pPr>
              <w:pStyle w:val="activity-numbered--mpc4"/>
              <w:spacing w:before="300"/>
              <w:rPr>
                <w:sz w:val="28"/>
                <w:szCs w:val="28"/>
              </w:rPr>
            </w:pPr>
            <w:r w:rsidRPr="007046EA">
              <w:rPr>
                <w:sz w:val="28"/>
                <w:szCs w:val="28"/>
              </w:rPr>
              <w:t>2</w:t>
            </w:r>
            <w:r w:rsidRPr="007046EA">
              <w:rPr>
                <w:sz w:val="28"/>
                <w:szCs w:val="28"/>
              </w:rPr>
              <w:tab/>
            </w:r>
          </w:p>
          <w:p w14:paraId="54E4ED5D" w14:textId="2E9B3336" w:rsidR="007046EA" w:rsidRPr="007046EA" w:rsidRDefault="007046EA" w:rsidP="00331079">
            <w:pPr>
              <w:pStyle w:val="activity-numbered--mpc4"/>
              <w:spacing w:before="300"/>
              <w:rPr>
                <w:sz w:val="28"/>
                <w:szCs w:val="28"/>
              </w:rPr>
            </w:pPr>
            <w:r w:rsidRPr="00E63E88">
              <w:rPr>
                <w:rStyle w:val="checkbox"/>
              </w:rPr>
              <w:t>☐</w:t>
            </w:r>
            <w:r w:rsidRPr="00E63E88">
              <w:t> </w:t>
            </w:r>
            <w:r w:rsidRPr="007046EA">
              <w:rPr>
                <w:sz w:val="28"/>
                <w:szCs w:val="28"/>
              </w:rPr>
              <w:t>There’s a tree.</w:t>
            </w:r>
          </w:p>
        </w:tc>
      </w:tr>
      <w:tr w:rsidR="007046EA" w14:paraId="1E851A7E" w14:textId="77777777" w:rsidTr="00331079">
        <w:trPr>
          <w:trHeight w:val="1418"/>
        </w:trPr>
        <w:tc>
          <w:tcPr>
            <w:tcW w:w="1922" w:type="dxa"/>
            <w:vAlign w:val="center"/>
          </w:tcPr>
          <w:p w14:paraId="6E2D261C" w14:textId="77777777" w:rsidR="007046EA" w:rsidRDefault="007046EA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36064" behindDoc="0" locked="0" layoutInCell="1" allowOverlap="1" wp14:anchorId="637C1269" wp14:editId="29DB2B4D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48260</wp:posOffset>
                  </wp:positionV>
                  <wp:extent cx="965835" cy="623570"/>
                  <wp:effectExtent l="0" t="0" r="0" b="0"/>
                  <wp:wrapNone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5835" cy="623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551BF3C9" w14:textId="77777777" w:rsidR="007046EA" w:rsidRPr="007046EA" w:rsidRDefault="007046EA" w:rsidP="00331079">
            <w:pPr>
              <w:pStyle w:val="activity-numbered--mpc4"/>
              <w:spacing w:before="300"/>
              <w:rPr>
                <w:sz w:val="28"/>
                <w:szCs w:val="28"/>
              </w:rPr>
            </w:pPr>
            <w:r w:rsidRPr="007046EA">
              <w:rPr>
                <w:sz w:val="28"/>
                <w:szCs w:val="28"/>
              </w:rPr>
              <w:t>3</w:t>
            </w:r>
            <w:r w:rsidRPr="007046EA">
              <w:rPr>
                <w:sz w:val="28"/>
                <w:szCs w:val="28"/>
              </w:rPr>
              <w:tab/>
            </w:r>
          </w:p>
          <w:p w14:paraId="2C644A5A" w14:textId="4604FD8E" w:rsidR="007046EA" w:rsidRPr="007046EA" w:rsidRDefault="007046EA" w:rsidP="00331079">
            <w:pPr>
              <w:pStyle w:val="activity-numbered--mpc4"/>
              <w:spacing w:before="300"/>
              <w:rPr>
                <w:sz w:val="28"/>
                <w:szCs w:val="28"/>
              </w:rPr>
            </w:pPr>
            <w:r w:rsidRPr="00E63E88">
              <w:rPr>
                <w:rStyle w:val="checkbox"/>
              </w:rPr>
              <w:t>☐</w:t>
            </w:r>
            <w:r w:rsidRPr="00E63E88">
              <w:t> </w:t>
            </w:r>
            <w:r w:rsidRPr="007046EA">
              <w:rPr>
                <w:sz w:val="28"/>
                <w:szCs w:val="28"/>
              </w:rPr>
              <w:t>There’s a plant.</w:t>
            </w:r>
          </w:p>
        </w:tc>
      </w:tr>
      <w:tr w:rsidR="007046EA" w14:paraId="70853A93" w14:textId="77777777" w:rsidTr="00331079">
        <w:trPr>
          <w:trHeight w:val="1418"/>
        </w:trPr>
        <w:tc>
          <w:tcPr>
            <w:tcW w:w="1922" w:type="dxa"/>
            <w:vAlign w:val="center"/>
          </w:tcPr>
          <w:p w14:paraId="7356054C" w14:textId="77777777" w:rsidR="007046EA" w:rsidRDefault="007046EA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37088" behindDoc="0" locked="0" layoutInCell="1" allowOverlap="1" wp14:anchorId="5818E4B0" wp14:editId="4E0A2B39">
                  <wp:simplePos x="0" y="0"/>
                  <wp:positionH relativeFrom="column">
                    <wp:posOffset>31750</wp:posOffset>
                  </wp:positionH>
                  <wp:positionV relativeFrom="paragraph">
                    <wp:posOffset>27940</wp:posOffset>
                  </wp:positionV>
                  <wp:extent cx="1020445" cy="659130"/>
                  <wp:effectExtent l="0" t="0" r="0" b="1270"/>
                  <wp:wrapNone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0445" cy="659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46163749" w14:textId="77777777" w:rsidR="007046EA" w:rsidRPr="007046EA" w:rsidRDefault="007046EA" w:rsidP="00331079">
            <w:pPr>
              <w:pStyle w:val="activity-numbered--mpc4"/>
              <w:spacing w:before="300"/>
              <w:rPr>
                <w:sz w:val="28"/>
                <w:szCs w:val="28"/>
              </w:rPr>
            </w:pPr>
            <w:r w:rsidRPr="007046EA">
              <w:rPr>
                <w:sz w:val="28"/>
                <w:szCs w:val="28"/>
              </w:rPr>
              <w:t>4</w:t>
            </w:r>
            <w:r w:rsidRPr="007046EA">
              <w:rPr>
                <w:sz w:val="28"/>
                <w:szCs w:val="28"/>
              </w:rPr>
              <w:tab/>
            </w:r>
          </w:p>
          <w:p w14:paraId="5D53BCF7" w14:textId="75A66C0A" w:rsidR="007046EA" w:rsidRPr="007046EA" w:rsidRDefault="007046EA" w:rsidP="00331079">
            <w:pPr>
              <w:pStyle w:val="activity-numbered--mpc4"/>
              <w:spacing w:before="300"/>
              <w:rPr>
                <w:sz w:val="28"/>
                <w:szCs w:val="28"/>
              </w:rPr>
            </w:pPr>
            <w:r w:rsidRPr="00E63E88">
              <w:rPr>
                <w:rStyle w:val="checkbox"/>
              </w:rPr>
              <w:t>☐</w:t>
            </w:r>
            <w:r w:rsidRPr="00E63E88">
              <w:t> </w:t>
            </w:r>
            <w:r w:rsidRPr="007046EA">
              <w:rPr>
                <w:sz w:val="28"/>
                <w:szCs w:val="28"/>
              </w:rPr>
              <w:t>There are some shells.</w:t>
            </w:r>
          </w:p>
        </w:tc>
      </w:tr>
    </w:tbl>
    <w:p w14:paraId="42251A5B" w14:textId="77777777" w:rsidR="007046EA" w:rsidRPr="00683C0B" w:rsidRDefault="007046EA" w:rsidP="007046EA">
      <w:pPr>
        <w:pStyle w:val="marks"/>
        <w:spacing w:before="24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4 </w:t>
      </w:r>
    </w:p>
    <w:p w14:paraId="2470DFC4" w14:textId="77777777" w:rsidR="007046EA" w:rsidRDefault="007046EA" w:rsidP="007046EA">
      <w:pPr>
        <w:pStyle w:val="instruction"/>
      </w:pPr>
      <w:r>
        <w:t>4</w:t>
      </w:r>
      <w:r>
        <w:tab/>
        <w:t>L</w:t>
      </w:r>
      <w:r w:rsidRPr="00E63E88">
        <w:t xml:space="preserve">ook and write </w:t>
      </w:r>
      <w:r w:rsidRPr="005632F9">
        <w:rPr>
          <w:i/>
        </w:rPr>
        <w:t>is</w:t>
      </w:r>
      <w:r w:rsidRPr="00E63E88">
        <w:t xml:space="preserve"> or </w:t>
      </w:r>
      <w:r w:rsidRPr="005632F9">
        <w:rPr>
          <w:i/>
        </w:rPr>
        <w:t>isn’t</w:t>
      </w:r>
      <w:r w:rsidRPr="00E63E88">
        <w:t>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7046EA" w14:paraId="757BF1EE" w14:textId="77777777" w:rsidTr="00331079">
        <w:trPr>
          <w:cantSplit/>
          <w:trHeight w:val="1418"/>
        </w:trPr>
        <w:tc>
          <w:tcPr>
            <w:tcW w:w="3111" w:type="dxa"/>
            <w:vAlign w:val="center"/>
          </w:tcPr>
          <w:p w14:paraId="1945195A" w14:textId="77777777" w:rsidR="007046EA" w:rsidRDefault="007046E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7290A23" wp14:editId="7C76D826">
                  <wp:extent cx="752094" cy="794666"/>
                  <wp:effectExtent l="0" t="0" r="0" b="5715"/>
                  <wp:docPr id="102631499" name="Picture 102631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845" cy="798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0AEA5F8D" w14:textId="77777777" w:rsidR="007046EA" w:rsidRDefault="007046E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64F1852" wp14:editId="5364FEFE">
                  <wp:extent cx="1174230" cy="758952"/>
                  <wp:effectExtent l="0" t="0" r="0" b="3175"/>
                  <wp:docPr id="102631500" name="Picture 102631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625" cy="7695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5C604D22" w14:textId="77777777" w:rsidR="007046EA" w:rsidRDefault="007046E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4974431" wp14:editId="1A1FF78D">
                  <wp:extent cx="851662" cy="732131"/>
                  <wp:effectExtent l="0" t="0" r="0" b="5080"/>
                  <wp:docPr id="102631501" name="Picture 102631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8569" cy="7380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46EA" w:rsidRPr="00685431" w14:paraId="0FB16282" w14:textId="77777777" w:rsidTr="00331079">
        <w:trPr>
          <w:cantSplit/>
          <w:trHeight w:val="964"/>
        </w:trPr>
        <w:tc>
          <w:tcPr>
            <w:tcW w:w="3111" w:type="dxa"/>
          </w:tcPr>
          <w:p w14:paraId="2EFD3CD6" w14:textId="77777777" w:rsidR="007046EA" w:rsidRPr="00E63E88" w:rsidRDefault="007046EA" w:rsidP="00331079">
            <w:pPr>
              <w:pStyle w:val="activity-numbered--table"/>
              <w:spacing w:before="80"/>
            </w:pPr>
            <w:r w:rsidRPr="00E63E88">
              <w:t>1</w:t>
            </w:r>
            <w:r w:rsidRPr="00E63E88">
              <w:tab/>
              <w:t>Is it a bee?</w:t>
            </w:r>
          </w:p>
          <w:p w14:paraId="44139D82" w14:textId="77777777" w:rsidR="007046EA" w:rsidRPr="00685431" w:rsidRDefault="007046EA" w:rsidP="00331079">
            <w:pPr>
              <w:pStyle w:val="activity-numbered--table"/>
              <w:spacing w:before="120" w:line="300" w:lineRule="exact"/>
            </w:pPr>
            <w:r>
              <w:tab/>
            </w:r>
            <w:r w:rsidRPr="00E63E88">
              <w:t>Yes, it</w:t>
            </w:r>
            <w:r w:rsidRPr="00E63E88">
              <w:rPr>
                <w:rStyle w:val="wol"/>
              </w:rPr>
              <w:t>            </w:t>
            </w:r>
            <w:r>
              <w:rPr>
                <w:rStyle w:val="wol"/>
              </w:rPr>
              <w:t xml:space="preserve">        </w:t>
            </w:r>
            <w:r w:rsidRPr="00E63E88">
              <w:rPr>
                <w:rStyle w:val="wol"/>
              </w:rPr>
              <w:t>         </w:t>
            </w:r>
            <w:r w:rsidRPr="0007625C">
              <w:rPr>
                <w:rStyle w:val="wol"/>
                <w:u w:val="none"/>
              </w:rPr>
              <w:t>.</w:t>
            </w:r>
          </w:p>
        </w:tc>
        <w:tc>
          <w:tcPr>
            <w:tcW w:w="3111" w:type="dxa"/>
          </w:tcPr>
          <w:p w14:paraId="3F8E4DCE" w14:textId="77777777" w:rsidR="007046EA" w:rsidRPr="00E63E88" w:rsidRDefault="007046EA" w:rsidP="00331079">
            <w:pPr>
              <w:pStyle w:val="activity-numbered--table"/>
              <w:spacing w:before="80"/>
            </w:pPr>
            <w:r>
              <w:t>2</w:t>
            </w:r>
            <w:r w:rsidRPr="00E63E88">
              <w:tab/>
              <w:t>Is it a shell?</w:t>
            </w:r>
          </w:p>
          <w:p w14:paraId="514BBFE9" w14:textId="77777777" w:rsidR="007046EA" w:rsidRPr="00685431" w:rsidRDefault="007046EA" w:rsidP="00331079">
            <w:pPr>
              <w:pStyle w:val="activity-numbered--centered"/>
              <w:spacing w:before="120"/>
              <w:jc w:val="left"/>
            </w:pPr>
            <w:r>
              <w:tab/>
              <w:t>No</w:t>
            </w:r>
            <w:r w:rsidRPr="00E63E88">
              <w:t>, it</w:t>
            </w:r>
            <w:r w:rsidRPr="00E63E88">
              <w:rPr>
                <w:rStyle w:val="wol"/>
              </w:rPr>
              <w:t>            </w:t>
            </w:r>
            <w:r>
              <w:rPr>
                <w:rStyle w:val="wol"/>
              </w:rPr>
              <w:t xml:space="preserve">        </w:t>
            </w:r>
            <w:r w:rsidRPr="00E63E88">
              <w:rPr>
                <w:rStyle w:val="wol"/>
              </w:rPr>
              <w:t>         </w:t>
            </w:r>
            <w:r w:rsidRPr="0007625C">
              <w:rPr>
                <w:rStyle w:val="wol"/>
                <w:u w:val="none"/>
              </w:rPr>
              <w:t>.</w:t>
            </w:r>
          </w:p>
        </w:tc>
        <w:tc>
          <w:tcPr>
            <w:tcW w:w="3111" w:type="dxa"/>
          </w:tcPr>
          <w:p w14:paraId="620E32F2" w14:textId="77777777" w:rsidR="007046EA" w:rsidRPr="00E63E88" w:rsidRDefault="007046EA" w:rsidP="00331079">
            <w:pPr>
              <w:pStyle w:val="activity-numbered--table"/>
              <w:spacing w:before="80"/>
            </w:pPr>
            <w:r>
              <w:t>3</w:t>
            </w:r>
            <w:r w:rsidRPr="00E63E88">
              <w:tab/>
              <w:t>Is it a fish?</w:t>
            </w:r>
          </w:p>
          <w:p w14:paraId="55C55DEE" w14:textId="77777777" w:rsidR="007046EA" w:rsidRPr="00685431" w:rsidRDefault="007046EA" w:rsidP="00331079">
            <w:pPr>
              <w:pStyle w:val="activity-numbered--centered"/>
              <w:spacing w:before="120"/>
              <w:jc w:val="left"/>
            </w:pPr>
            <w:r>
              <w:tab/>
            </w:r>
            <w:r w:rsidRPr="00E63E88">
              <w:t>Yes, it</w:t>
            </w:r>
            <w:r w:rsidRPr="00E63E88">
              <w:rPr>
                <w:rStyle w:val="wol"/>
              </w:rPr>
              <w:t>            </w:t>
            </w:r>
            <w:r>
              <w:rPr>
                <w:rStyle w:val="wol"/>
              </w:rPr>
              <w:t xml:space="preserve">        </w:t>
            </w:r>
            <w:r w:rsidRPr="00E63E88">
              <w:rPr>
                <w:rStyle w:val="wol"/>
              </w:rPr>
              <w:t>         </w:t>
            </w:r>
            <w:r w:rsidRPr="0007625C">
              <w:rPr>
                <w:rStyle w:val="wol"/>
                <w:u w:val="none"/>
              </w:rPr>
              <w:t>.</w:t>
            </w:r>
          </w:p>
        </w:tc>
      </w:tr>
      <w:tr w:rsidR="007046EA" w14:paraId="221C7AFD" w14:textId="77777777" w:rsidTr="00331079">
        <w:trPr>
          <w:cantSplit/>
          <w:trHeight w:val="1418"/>
        </w:trPr>
        <w:tc>
          <w:tcPr>
            <w:tcW w:w="3111" w:type="dxa"/>
            <w:vAlign w:val="center"/>
          </w:tcPr>
          <w:p w14:paraId="231CD00C" w14:textId="77777777" w:rsidR="007046EA" w:rsidRDefault="007046E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7689757" wp14:editId="6282CA82">
                  <wp:extent cx="1036657" cy="780542"/>
                  <wp:effectExtent l="0" t="0" r="5080" b="0"/>
                  <wp:docPr id="102631502" name="Picture 1026315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9510" cy="782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23662664" w14:textId="77777777" w:rsidR="007046EA" w:rsidRDefault="007046E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E9FB844" wp14:editId="606CD6C7">
                  <wp:extent cx="678434" cy="752178"/>
                  <wp:effectExtent l="0" t="0" r="0" b="0"/>
                  <wp:docPr id="102631503" name="Picture 1026315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357" cy="758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20DB8F7D" w14:textId="77777777" w:rsidR="007046EA" w:rsidRDefault="007046E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A787479" wp14:editId="0A191A2E">
                  <wp:extent cx="732663" cy="821471"/>
                  <wp:effectExtent l="0" t="0" r="4445" b="4445"/>
                  <wp:docPr id="102631504" name="Picture 1026315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7223" cy="8265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46EA" w14:paraId="6E7C8B44" w14:textId="77777777" w:rsidTr="00331079">
        <w:trPr>
          <w:cantSplit/>
          <w:trHeight w:val="964"/>
        </w:trPr>
        <w:tc>
          <w:tcPr>
            <w:tcW w:w="3111" w:type="dxa"/>
          </w:tcPr>
          <w:p w14:paraId="39A707D0" w14:textId="77777777" w:rsidR="007046EA" w:rsidRPr="00E63E88" w:rsidRDefault="007046EA" w:rsidP="00331079">
            <w:pPr>
              <w:pStyle w:val="activity-numbered--table"/>
              <w:spacing w:before="80"/>
            </w:pPr>
            <w:r>
              <w:t>4</w:t>
            </w:r>
            <w:r w:rsidRPr="00E63E88">
              <w:tab/>
              <w:t>Is it a flower?</w:t>
            </w:r>
          </w:p>
          <w:p w14:paraId="57E3907A" w14:textId="6AC8813A" w:rsidR="007046EA" w:rsidRDefault="007046EA" w:rsidP="00331079">
            <w:pPr>
              <w:pStyle w:val="activity-numbered--centered"/>
              <w:jc w:val="left"/>
            </w:pPr>
            <w:r>
              <w:tab/>
            </w:r>
            <w:r w:rsidR="00E73A6A">
              <w:t>No</w:t>
            </w:r>
            <w:r w:rsidRPr="00E63E88">
              <w:t>, it</w:t>
            </w:r>
            <w:r w:rsidRPr="00E63E88">
              <w:rPr>
                <w:rStyle w:val="wol"/>
              </w:rPr>
              <w:t>            </w:t>
            </w:r>
            <w:r>
              <w:rPr>
                <w:rStyle w:val="wol"/>
              </w:rPr>
              <w:t xml:space="preserve">        </w:t>
            </w:r>
            <w:r w:rsidRPr="00E63E88">
              <w:rPr>
                <w:rStyle w:val="wol"/>
              </w:rPr>
              <w:t>         </w:t>
            </w:r>
            <w:r w:rsidRPr="0007625C">
              <w:rPr>
                <w:rStyle w:val="wol"/>
                <w:u w:val="none"/>
              </w:rPr>
              <w:t>.</w:t>
            </w:r>
          </w:p>
        </w:tc>
        <w:tc>
          <w:tcPr>
            <w:tcW w:w="3111" w:type="dxa"/>
          </w:tcPr>
          <w:p w14:paraId="502A70F6" w14:textId="77777777" w:rsidR="007046EA" w:rsidRPr="00E63E88" w:rsidRDefault="007046EA" w:rsidP="00331079">
            <w:pPr>
              <w:pStyle w:val="activity-numbered--table"/>
              <w:spacing w:before="80"/>
            </w:pPr>
            <w:r>
              <w:t>5</w:t>
            </w:r>
            <w:r w:rsidRPr="00E63E88">
              <w:tab/>
              <w:t>Is it a spider?</w:t>
            </w:r>
          </w:p>
          <w:p w14:paraId="073C62A4" w14:textId="77777777" w:rsidR="007046EA" w:rsidRDefault="007046EA" w:rsidP="00331079">
            <w:pPr>
              <w:pStyle w:val="activity-numbered--centered"/>
              <w:jc w:val="left"/>
            </w:pPr>
            <w:r>
              <w:tab/>
              <w:t>No</w:t>
            </w:r>
            <w:r w:rsidRPr="00E63E88">
              <w:t>, it</w:t>
            </w:r>
            <w:r w:rsidRPr="00E63E88">
              <w:rPr>
                <w:rStyle w:val="wol"/>
              </w:rPr>
              <w:t>            </w:t>
            </w:r>
            <w:r>
              <w:rPr>
                <w:rStyle w:val="wol"/>
              </w:rPr>
              <w:t xml:space="preserve">        </w:t>
            </w:r>
            <w:r w:rsidRPr="00E63E88">
              <w:rPr>
                <w:rStyle w:val="wol"/>
              </w:rPr>
              <w:t>         </w:t>
            </w:r>
            <w:r w:rsidRPr="0007625C">
              <w:rPr>
                <w:rStyle w:val="wol"/>
                <w:u w:val="none"/>
              </w:rPr>
              <w:t>.</w:t>
            </w:r>
          </w:p>
        </w:tc>
        <w:tc>
          <w:tcPr>
            <w:tcW w:w="3111" w:type="dxa"/>
          </w:tcPr>
          <w:p w14:paraId="32A0D5D1" w14:textId="77777777" w:rsidR="007046EA" w:rsidRPr="00E63E88" w:rsidRDefault="007046EA" w:rsidP="00331079">
            <w:pPr>
              <w:pStyle w:val="activity-numbered--table"/>
              <w:spacing w:before="80"/>
            </w:pPr>
            <w:r>
              <w:t>6</w:t>
            </w:r>
            <w:r w:rsidRPr="00E63E88">
              <w:tab/>
              <w:t>Is it a tree?</w:t>
            </w:r>
          </w:p>
          <w:p w14:paraId="5F377B28" w14:textId="77777777" w:rsidR="007046EA" w:rsidRPr="00350086" w:rsidRDefault="007046EA" w:rsidP="00331079">
            <w:pPr>
              <w:pStyle w:val="activity-numbered--centered"/>
              <w:spacing w:after="0"/>
              <w:jc w:val="left"/>
            </w:pPr>
            <w:r>
              <w:tab/>
            </w:r>
            <w:r w:rsidRPr="00E63E88">
              <w:t>Yes, it</w:t>
            </w:r>
            <w:r w:rsidRPr="00E63E88">
              <w:rPr>
                <w:rStyle w:val="wol"/>
              </w:rPr>
              <w:t>            </w:t>
            </w:r>
            <w:r>
              <w:rPr>
                <w:rStyle w:val="wol"/>
              </w:rPr>
              <w:t xml:space="preserve">        </w:t>
            </w:r>
            <w:r w:rsidRPr="00E63E88">
              <w:rPr>
                <w:rStyle w:val="wol"/>
              </w:rPr>
              <w:t>         </w:t>
            </w:r>
            <w:r w:rsidRPr="0007625C">
              <w:rPr>
                <w:rStyle w:val="wol"/>
                <w:u w:val="none"/>
              </w:rPr>
              <w:t>.</w:t>
            </w:r>
          </w:p>
        </w:tc>
      </w:tr>
    </w:tbl>
    <w:p w14:paraId="3AF79276" w14:textId="77777777" w:rsidR="007046EA" w:rsidRPr="0007625C" w:rsidRDefault="007046EA" w:rsidP="007046EA">
      <w:pPr>
        <w:pStyle w:val="activity-numbered"/>
      </w:pPr>
    </w:p>
    <w:p w14:paraId="56FC98FB" w14:textId="369B1A3F" w:rsidR="002F1670" w:rsidRPr="00683C0B" w:rsidRDefault="007046EA" w:rsidP="007046EA">
      <w:pPr>
        <w:pStyle w:val="marks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>/ 6</w:t>
      </w:r>
      <w:r>
        <w:rPr>
          <w:rStyle w:val="marks-frame"/>
        </w:rPr>
        <w:t> </w:t>
      </w:r>
    </w:p>
    <w:p w14:paraId="757F32A1" w14:textId="7EE6AA42" w:rsidR="00013650" w:rsidRPr="00141B75" w:rsidRDefault="00013650" w:rsidP="00141B75">
      <w:pPr>
        <w:pStyle w:val="marks"/>
        <w:rPr>
          <w:rFonts w:ascii="Calibri" w:hAnsi="Calibri"/>
          <w:b w:val="0"/>
          <w:bdr w:val="single" w:sz="6" w:space="0" w:color="808080"/>
        </w:rPr>
      </w:pPr>
      <w:r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6B75E5" wp14:editId="069672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D3C3080" w14:textId="5D696D3A" w:rsidR="0004493D" w:rsidRDefault="0004493D" w:rsidP="0004493D">
      <w:pPr>
        <w:pStyle w:val="instruction"/>
        <w:spacing w:before="240" w:after="120" w:line="240" w:lineRule="auto"/>
      </w:pPr>
      <w:r w:rsidRPr="00E63E88">
        <w:t>5</w:t>
      </w:r>
      <w:r w:rsidRPr="00E63E88">
        <w:tab/>
        <w:t xml:space="preserve">Read and circle </w:t>
      </w:r>
      <w:r w:rsidRPr="005632F9">
        <w:rPr>
          <w:rStyle w:val="instruction-italic"/>
        </w:rPr>
        <w:t>T</w:t>
      </w:r>
      <w:r w:rsidRPr="00E63E88">
        <w:t xml:space="preserve"> (</w:t>
      </w:r>
      <w:r w:rsidR="005632F9">
        <w:t>t</w:t>
      </w:r>
      <w:r w:rsidRPr="00E63E88">
        <w:t xml:space="preserve">rue) or </w:t>
      </w:r>
      <w:r w:rsidRPr="005632F9">
        <w:rPr>
          <w:rStyle w:val="instruction-italic"/>
        </w:rPr>
        <w:t>F</w:t>
      </w:r>
      <w:r w:rsidRPr="00E63E88">
        <w:t xml:space="preserve"> (</w:t>
      </w:r>
      <w:r w:rsidR="005632F9">
        <w:t>f</w:t>
      </w:r>
      <w:r w:rsidRPr="00E63E88">
        <w:t>alse)</w:t>
      </w:r>
      <w:r w:rsidRPr="00E63E88">
        <w:rPr>
          <w:rStyle w:val="instruction-italic"/>
        </w:rPr>
        <w:t>.</w:t>
      </w:r>
      <w:r w:rsidRPr="00882F0B">
        <w:t xml:space="preserve"> </w:t>
      </w:r>
    </w:p>
    <w:p w14:paraId="791D7B42" w14:textId="77777777" w:rsidR="0004493D" w:rsidRDefault="0004493D" w:rsidP="0004493D">
      <w:pPr>
        <w:pStyle w:val="Note"/>
        <w:spacing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2BFB11EA" wp14:editId="59EB07E3">
                <wp:simplePos x="0" y="0"/>
                <wp:positionH relativeFrom="column">
                  <wp:posOffset>303822</wp:posOffset>
                </wp:positionH>
                <wp:positionV relativeFrom="paragraph">
                  <wp:posOffset>195580</wp:posOffset>
                </wp:positionV>
                <wp:extent cx="2916195" cy="228600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6195" cy="228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AC88C2" w14:textId="77777777" w:rsidR="0004493D" w:rsidRPr="00306EE2" w:rsidRDefault="0004493D" w:rsidP="0004493D">
                            <w:pPr>
                              <w:rPr>
                                <w:rStyle w:val="head-d--italic"/>
                                <w:sz w:val="28"/>
                                <w:szCs w:val="28"/>
                              </w:rPr>
                            </w:pPr>
                            <w:r w:rsidRPr="00306EE2">
                              <w:rPr>
                                <w:rStyle w:val="head-d--italic"/>
                                <w:sz w:val="28"/>
                                <w:szCs w:val="28"/>
                              </w:rPr>
                              <w:t>Hi Charlie,</w:t>
                            </w:r>
                          </w:p>
                          <w:p w14:paraId="2B075CEF" w14:textId="77777777" w:rsidR="0004493D" w:rsidRPr="00306EE2" w:rsidRDefault="0004493D" w:rsidP="0004493D">
                            <w:pPr>
                              <w:rPr>
                                <w:rStyle w:val="head-d--italic"/>
                                <w:sz w:val="28"/>
                                <w:szCs w:val="28"/>
                              </w:rPr>
                            </w:pPr>
                            <w:r w:rsidRPr="00306EE2">
                              <w:rPr>
                                <w:rStyle w:val="head-d--italic"/>
                                <w:sz w:val="28"/>
                                <w:szCs w:val="28"/>
                              </w:rPr>
                              <w:t>I’m at a lake with my dog. There are some ducks on the lake. They are white and brown. I can see a fish in the lake. It’s pink. There are some trees. There’s a plant, too. It’s got red flowers. I can’t swim in the lake. I can fly my kite.</w:t>
                            </w:r>
                          </w:p>
                          <w:p w14:paraId="54850A39" w14:textId="77777777" w:rsidR="0004493D" w:rsidRPr="00306EE2" w:rsidRDefault="0004493D" w:rsidP="0004493D">
                            <w:pPr>
                              <w:rPr>
                                <w:rStyle w:val="head-d--italic"/>
                                <w:sz w:val="28"/>
                                <w:szCs w:val="28"/>
                              </w:rPr>
                            </w:pPr>
                            <w:r w:rsidRPr="00306EE2">
                              <w:rPr>
                                <w:rStyle w:val="head-d--italic"/>
                                <w:sz w:val="28"/>
                                <w:szCs w:val="28"/>
                              </w:rPr>
                              <w:t>From,</w:t>
                            </w:r>
                          </w:p>
                          <w:p w14:paraId="0EE61EE7" w14:textId="77777777" w:rsidR="0004493D" w:rsidRPr="00306EE2" w:rsidRDefault="0004493D" w:rsidP="0004493D">
                            <w:pPr>
                              <w:rPr>
                                <w:rStyle w:val="head-d--italic"/>
                                <w:sz w:val="28"/>
                                <w:szCs w:val="28"/>
                              </w:rPr>
                            </w:pPr>
                            <w:r w:rsidRPr="00306EE2">
                              <w:rPr>
                                <w:rStyle w:val="head-d--italic"/>
                                <w:sz w:val="28"/>
                                <w:szCs w:val="28"/>
                              </w:rPr>
                              <w:t>Holly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FB11EA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9" type="#_x0000_t202" style="position:absolute;margin-left:23.9pt;margin-top:15.4pt;width:229.6pt;height:180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" filled="f" stroked="f" strokeweight=".5pt">
                <v:textbox>
                  <w:txbxContent>
                    <w:p w14:paraId="39AC88C2" w14:textId="77777777" w:rsidR="0004493D" w:rsidRPr="00306EE2" w:rsidRDefault="0004493D" w:rsidP="0004493D">
                      <w:pPr>
                        <w:rPr>
                          <w:rStyle w:val="head-d--italic"/>
                          <w:sz w:val="28"/>
                          <w:szCs w:val="28"/>
                        </w:rPr>
                      </w:pPr>
                      <w:r w:rsidRPr="00306EE2">
                        <w:rPr>
                          <w:rStyle w:val="head-d--italic"/>
                          <w:sz w:val="28"/>
                          <w:szCs w:val="28"/>
                        </w:rPr>
                        <w:t>Hi Charlie,</w:t>
                      </w:r>
                    </w:p>
                    <w:p w14:paraId="2B075CEF" w14:textId="77777777" w:rsidR="0004493D" w:rsidRPr="00306EE2" w:rsidRDefault="0004493D" w:rsidP="0004493D">
                      <w:pPr>
                        <w:rPr>
                          <w:rStyle w:val="head-d--italic"/>
                          <w:sz w:val="28"/>
                          <w:szCs w:val="28"/>
                        </w:rPr>
                      </w:pPr>
                      <w:r w:rsidRPr="00306EE2">
                        <w:rPr>
                          <w:rStyle w:val="head-d--italic"/>
                          <w:sz w:val="28"/>
                          <w:szCs w:val="28"/>
                        </w:rPr>
                        <w:t>I’m at a lake with my dog. There are some ducks on the lake. They are white and brown. I can see a fish in the lake. It’s pink. There are some trees. There’s a plant, too. It’s got red flowers. I can’t swim in the lake. I can fly my kite.</w:t>
                      </w:r>
                    </w:p>
                    <w:p w14:paraId="54850A39" w14:textId="77777777" w:rsidR="0004493D" w:rsidRPr="00306EE2" w:rsidRDefault="0004493D" w:rsidP="0004493D">
                      <w:pPr>
                        <w:rPr>
                          <w:rStyle w:val="head-d--italic"/>
                          <w:sz w:val="28"/>
                          <w:szCs w:val="28"/>
                        </w:rPr>
                      </w:pPr>
                      <w:r w:rsidRPr="00306EE2">
                        <w:rPr>
                          <w:rStyle w:val="head-d--italic"/>
                          <w:sz w:val="28"/>
                          <w:szCs w:val="28"/>
                        </w:rPr>
                        <w:t>From,</w:t>
                      </w:r>
                    </w:p>
                    <w:p w14:paraId="0EE61EE7" w14:textId="77777777" w:rsidR="0004493D" w:rsidRPr="00306EE2" w:rsidRDefault="0004493D" w:rsidP="0004493D">
                      <w:pPr>
                        <w:rPr>
                          <w:rStyle w:val="head-d--italic"/>
                          <w:sz w:val="28"/>
                          <w:szCs w:val="28"/>
                        </w:rPr>
                      </w:pPr>
                      <w:r w:rsidRPr="00306EE2">
                        <w:rPr>
                          <w:rStyle w:val="head-d--italic"/>
                          <w:sz w:val="28"/>
                          <w:szCs w:val="28"/>
                        </w:rPr>
                        <w:t>Holly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  <w:r>
        <w:rPr>
          <w:noProof/>
        </w:rPr>
        <w:drawing>
          <wp:inline distT="0" distB="0" distL="0" distR="0" wp14:anchorId="289A840E" wp14:editId="4AC8D8D7">
            <wp:extent cx="4483100" cy="2717800"/>
            <wp:effectExtent l="0" t="0" r="0" b="0"/>
            <wp:docPr id="102631446" name="Picture 1026314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Beehive Aw_02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3100" cy="271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0E8E3B" w14:textId="77777777" w:rsidR="0004493D" w:rsidRPr="002D2043" w:rsidRDefault="0004493D" w:rsidP="0004493D">
      <w:pPr>
        <w:pStyle w:val="instruction"/>
      </w:pPr>
    </w:p>
    <w:p w14:paraId="787365FD" w14:textId="77777777" w:rsidR="0004493D" w:rsidRPr="0004493D" w:rsidRDefault="0004493D" w:rsidP="0004493D">
      <w:pPr>
        <w:pStyle w:val="activity-numbered--common"/>
        <w:rPr>
          <w:sz w:val="28"/>
          <w:szCs w:val="28"/>
        </w:rPr>
      </w:pPr>
      <w:r w:rsidRPr="0004493D">
        <w:rPr>
          <w:sz w:val="28"/>
          <w:szCs w:val="28"/>
        </w:rPr>
        <w:t>1</w:t>
      </w:r>
      <w:r w:rsidRPr="0004493D">
        <w:rPr>
          <w:sz w:val="28"/>
          <w:szCs w:val="28"/>
        </w:rPr>
        <w:tab/>
        <w:t>Holly is at the beach.</w:t>
      </w:r>
      <w:r w:rsidRPr="0004493D">
        <w:rPr>
          <w:sz w:val="28"/>
          <w:szCs w:val="28"/>
        </w:rPr>
        <w:tab/>
        <w:t>T / F</w:t>
      </w:r>
    </w:p>
    <w:p w14:paraId="7E1CA526" w14:textId="77777777" w:rsidR="0004493D" w:rsidRPr="0004493D" w:rsidRDefault="0004493D" w:rsidP="0004493D">
      <w:pPr>
        <w:pStyle w:val="activity-numbered--common"/>
        <w:rPr>
          <w:sz w:val="28"/>
          <w:szCs w:val="28"/>
        </w:rPr>
      </w:pPr>
      <w:r w:rsidRPr="0004493D">
        <w:rPr>
          <w:sz w:val="28"/>
          <w:szCs w:val="28"/>
        </w:rPr>
        <w:t>2</w:t>
      </w:r>
      <w:r w:rsidRPr="0004493D">
        <w:rPr>
          <w:sz w:val="28"/>
          <w:szCs w:val="28"/>
        </w:rPr>
        <w:tab/>
        <w:t>Holly can see ducks.</w:t>
      </w:r>
      <w:r w:rsidRPr="0004493D">
        <w:rPr>
          <w:sz w:val="28"/>
          <w:szCs w:val="28"/>
        </w:rPr>
        <w:tab/>
        <w:t>T / F</w:t>
      </w:r>
    </w:p>
    <w:p w14:paraId="2BF8A7F4" w14:textId="77777777" w:rsidR="0004493D" w:rsidRPr="0004493D" w:rsidRDefault="0004493D" w:rsidP="0004493D">
      <w:pPr>
        <w:pStyle w:val="activity-numbered--common"/>
        <w:rPr>
          <w:sz w:val="28"/>
          <w:szCs w:val="28"/>
        </w:rPr>
      </w:pPr>
      <w:r w:rsidRPr="0004493D">
        <w:rPr>
          <w:sz w:val="28"/>
          <w:szCs w:val="28"/>
        </w:rPr>
        <w:t>3</w:t>
      </w:r>
      <w:r w:rsidRPr="0004493D">
        <w:rPr>
          <w:sz w:val="28"/>
          <w:szCs w:val="28"/>
        </w:rPr>
        <w:tab/>
        <w:t>The fish is red.</w:t>
      </w:r>
      <w:r w:rsidRPr="0004493D">
        <w:rPr>
          <w:sz w:val="28"/>
          <w:szCs w:val="28"/>
        </w:rPr>
        <w:tab/>
        <w:t>T / F</w:t>
      </w:r>
    </w:p>
    <w:p w14:paraId="7D500CEF" w14:textId="644CF398" w:rsidR="0004493D" w:rsidRPr="0004493D" w:rsidRDefault="0004493D" w:rsidP="0004493D">
      <w:pPr>
        <w:pStyle w:val="activity-numbered--common"/>
        <w:rPr>
          <w:sz w:val="28"/>
          <w:szCs w:val="28"/>
        </w:rPr>
      </w:pPr>
      <w:r w:rsidRPr="0004493D">
        <w:rPr>
          <w:sz w:val="28"/>
          <w:szCs w:val="28"/>
        </w:rPr>
        <w:t>4</w:t>
      </w:r>
      <w:r w:rsidRPr="0004493D">
        <w:rPr>
          <w:sz w:val="28"/>
          <w:szCs w:val="28"/>
        </w:rPr>
        <w:tab/>
      </w:r>
      <w:r w:rsidR="00E73A6A" w:rsidRPr="00E73A6A">
        <w:rPr>
          <w:sz w:val="28"/>
          <w:szCs w:val="28"/>
          <w:lang w:val="en-US"/>
        </w:rPr>
        <w:t>There are some plants.</w:t>
      </w:r>
      <w:r w:rsidRPr="0004493D">
        <w:rPr>
          <w:sz w:val="28"/>
          <w:szCs w:val="28"/>
        </w:rPr>
        <w:tab/>
        <w:t>T / F</w:t>
      </w:r>
    </w:p>
    <w:p w14:paraId="7BDC5D83" w14:textId="502C1283" w:rsidR="00143868" w:rsidRPr="007C6741" w:rsidRDefault="0004493D" w:rsidP="0004493D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26FBA" wp14:editId="2D2522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30" style="position:absolute;margin-left:0;margin-top:-.05pt;width:117.35pt;height:2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NXoECK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AD4BCA6" w14:textId="759C1CC2" w:rsidR="0004493D" w:rsidRPr="002D2043" w:rsidRDefault="0004493D" w:rsidP="0004493D">
      <w:pPr>
        <w:pStyle w:val="instruction"/>
      </w:pPr>
      <w:r w:rsidRPr="00E63E88">
        <w:t>6</w:t>
      </w:r>
      <w:r w:rsidRPr="00E63E88">
        <w:tab/>
        <w:t xml:space="preserve">Look and write </w:t>
      </w:r>
      <w:r w:rsidR="00E73A6A" w:rsidRPr="005632F9">
        <w:rPr>
          <w:i/>
        </w:rPr>
        <w:t>’</w:t>
      </w:r>
      <w:r w:rsidRPr="005632F9">
        <w:rPr>
          <w:i/>
        </w:rPr>
        <w:t>s</w:t>
      </w:r>
      <w:r w:rsidRPr="00E63E88">
        <w:t xml:space="preserve"> or </w:t>
      </w:r>
      <w:r w:rsidRPr="005632F9">
        <w:rPr>
          <w:i/>
        </w:rPr>
        <w:t>are</w:t>
      </w:r>
      <w:r w:rsidRPr="00E63E88">
        <w:t>.</w:t>
      </w:r>
    </w:p>
    <w:tbl>
      <w:tblPr>
        <w:tblW w:w="9501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14"/>
        <w:gridCol w:w="1814"/>
        <w:gridCol w:w="1814"/>
        <w:gridCol w:w="130"/>
        <w:gridCol w:w="12"/>
        <w:gridCol w:w="3917"/>
      </w:tblGrid>
      <w:tr w:rsidR="0004493D" w14:paraId="0A9174C7" w14:textId="77777777" w:rsidTr="0004493D">
        <w:trPr>
          <w:cantSplit/>
          <w:trHeight w:val="1757"/>
        </w:trPr>
        <w:tc>
          <w:tcPr>
            <w:tcW w:w="1814" w:type="dxa"/>
            <w:vAlign w:val="center"/>
          </w:tcPr>
          <w:p w14:paraId="4E5613EE" w14:textId="77777777" w:rsidR="0004493D" w:rsidRDefault="0004493D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4EB530B" wp14:editId="72DD8EDB">
                  <wp:extent cx="720598" cy="940783"/>
                  <wp:effectExtent l="0" t="0" r="3810" b="0"/>
                  <wp:docPr id="102631477" name="Picture 1026314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742" cy="944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  <w:vAlign w:val="center"/>
          </w:tcPr>
          <w:p w14:paraId="57477364" w14:textId="77777777" w:rsidR="0004493D" w:rsidRDefault="0004493D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8BE5ACD" wp14:editId="79AE2C08">
                  <wp:extent cx="946614" cy="578485"/>
                  <wp:effectExtent l="0" t="0" r="6350" b="5715"/>
                  <wp:docPr id="102631478" name="Picture 1026314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0965" cy="581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  <w:vAlign w:val="center"/>
          </w:tcPr>
          <w:p w14:paraId="6B22ACAD" w14:textId="77777777" w:rsidR="0004493D" w:rsidRDefault="0004493D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9DC2CA3" wp14:editId="7EA93B42">
                  <wp:extent cx="840486" cy="893570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3532" cy="8968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" w:type="dxa"/>
            <w:gridSpan w:val="2"/>
          </w:tcPr>
          <w:p w14:paraId="2C475186" w14:textId="77777777" w:rsidR="0004493D" w:rsidRPr="00117BF5" w:rsidRDefault="0004493D" w:rsidP="00331079">
            <w:pPr>
              <w:pStyle w:val="activity-numbered--table"/>
            </w:pPr>
          </w:p>
        </w:tc>
        <w:tc>
          <w:tcPr>
            <w:tcW w:w="3917" w:type="dxa"/>
            <w:vMerge w:val="restart"/>
            <w:tcMar>
              <w:left w:w="113" w:type="dxa"/>
            </w:tcMar>
          </w:tcPr>
          <w:p w14:paraId="470F5214" w14:textId="77777777" w:rsidR="0004493D" w:rsidRPr="00882F0B" w:rsidRDefault="0004493D" w:rsidP="00331079">
            <w:pPr>
              <w:pStyle w:val="activity-numbered--table"/>
            </w:pPr>
            <w:r w:rsidRPr="00882F0B">
              <w:t>1</w:t>
            </w:r>
            <w:r w:rsidRPr="00882F0B">
              <w:tab/>
              <w:t xml:space="preserve">There </w:t>
            </w:r>
            <w:r w:rsidRPr="00882F0B">
              <w:rPr>
                <w:u w:val="single"/>
              </w:rPr>
              <w:t>                   </w:t>
            </w:r>
            <w:r w:rsidRPr="00882F0B">
              <w:t xml:space="preserve"> a plant.</w:t>
            </w:r>
          </w:p>
          <w:p w14:paraId="31CC9F49" w14:textId="77777777" w:rsidR="0004493D" w:rsidRPr="00882F0B" w:rsidRDefault="0004493D" w:rsidP="00331079">
            <w:pPr>
              <w:pStyle w:val="activity-numbered--table"/>
            </w:pPr>
            <w:r w:rsidRPr="00882F0B">
              <w:t>2</w:t>
            </w:r>
            <w:r w:rsidRPr="00882F0B">
              <w:tab/>
              <w:t xml:space="preserve">There </w:t>
            </w:r>
            <w:r w:rsidRPr="00882F0B">
              <w:rPr>
                <w:u w:val="single"/>
              </w:rPr>
              <w:t>                   </w:t>
            </w:r>
            <w:r w:rsidRPr="00882F0B">
              <w:t xml:space="preserve"> some shells.</w:t>
            </w:r>
          </w:p>
          <w:p w14:paraId="12077B14" w14:textId="77777777" w:rsidR="0004493D" w:rsidRPr="00882F0B" w:rsidRDefault="0004493D" w:rsidP="00331079">
            <w:pPr>
              <w:pStyle w:val="activity-numbered--table"/>
            </w:pPr>
            <w:r w:rsidRPr="00882F0B">
              <w:t>3</w:t>
            </w:r>
            <w:r w:rsidRPr="00882F0B">
              <w:tab/>
              <w:t xml:space="preserve">There </w:t>
            </w:r>
            <w:r w:rsidRPr="00882F0B">
              <w:rPr>
                <w:u w:val="single"/>
              </w:rPr>
              <w:t>                   </w:t>
            </w:r>
            <w:r w:rsidRPr="00882F0B">
              <w:t xml:space="preserve"> a flower.</w:t>
            </w:r>
          </w:p>
          <w:p w14:paraId="440973A6" w14:textId="77777777" w:rsidR="0004493D" w:rsidRPr="00882F0B" w:rsidRDefault="0004493D" w:rsidP="00331079">
            <w:pPr>
              <w:pStyle w:val="activity-numbered--table"/>
            </w:pPr>
            <w:r w:rsidRPr="00882F0B">
              <w:t>4</w:t>
            </w:r>
            <w:r w:rsidRPr="00882F0B">
              <w:tab/>
              <w:t xml:space="preserve">There </w:t>
            </w:r>
            <w:r w:rsidRPr="00882F0B">
              <w:rPr>
                <w:u w:val="single"/>
              </w:rPr>
              <w:t>                   </w:t>
            </w:r>
            <w:r w:rsidRPr="00882F0B">
              <w:t xml:space="preserve"> a spider.</w:t>
            </w:r>
          </w:p>
          <w:p w14:paraId="39A688C9" w14:textId="77777777" w:rsidR="0004493D" w:rsidRPr="00882F0B" w:rsidRDefault="0004493D" w:rsidP="00331079">
            <w:pPr>
              <w:pStyle w:val="activity-numbered--table"/>
            </w:pPr>
            <w:r w:rsidRPr="00882F0B">
              <w:t>5</w:t>
            </w:r>
            <w:r>
              <w:tab/>
            </w:r>
            <w:r w:rsidRPr="00882F0B">
              <w:t xml:space="preserve">There </w:t>
            </w:r>
            <w:r w:rsidRPr="00882F0B">
              <w:rPr>
                <w:u w:val="single"/>
              </w:rPr>
              <w:t>                   </w:t>
            </w:r>
            <w:r w:rsidRPr="00882F0B">
              <w:t xml:space="preserve"> a bee.</w:t>
            </w:r>
          </w:p>
          <w:p w14:paraId="44DA6CEC" w14:textId="77777777" w:rsidR="0004493D" w:rsidRPr="001F1EEA" w:rsidRDefault="0004493D" w:rsidP="00331079">
            <w:pPr>
              <w:pStyle w:val="activity-numbered--table"/>
              <w:rPr>
                <w:u w:val="single" w:color="000000"/>
              </w:rPr>
            </w:pPr>
            <w:r w:rsidRPr="00882F0B">
              <w:t>6</w:t>
            </w:r>
            <w:r>
              <w:tab/>
            </w:r>
            <w:r w:rsidRPr="00882F0B">
              <w:t xml:space="preserve">There </w:t>
            </w:r>
            <w:r w:rsidRPr="00882F0B">
              <w:rPr>
                <w:u w:val="single"/>
              </w:rPr>
              <w:t>                   </w:t>
            </w:r>
            <w:r w:rsidRPr="00882F0B">
              <w:t xml:space="preserve"> some plants.</w:t>
            </w:r>
          </w:p>
        </w:tc>
      </w:tr>
      <w:tr w:rsidR="0004493D" w:rsidRPr="00685431" w14:paraId="460BE065" w14:textId="77777777" w:rsidTr="0004493D">
        <w:trPr>
          <w:cantSplit/>
          <w:trHeight w:val="567"/>
        </w:trPr>
        <w:tc>
          <w:tcPr>
            <w:tcW w:w="1814" w:type="dxa"/>
            <w:vAlign w:val="center"/>
          </w:tcPr>
          <w:p w14:paraId="09399E02" w14:textId="77777777" w:rsidR="0004493D" w:rsidRPr="00685431" w:rsidRDefault="0004493D" w:rsidP="00331079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1814" w:type="dxa"/>
            <w:vAlign w:val="center"/>
          </w:tcPr>
          <w:p w14:paraId="026F708C" w14:textId="77777777" w:rsidR="0004493D" w:rsidRPr="00685431" w:rsidRDefault="0004493D" w:rsidP="00331079">
            <w:pPr>
              <w:pStyle w:val="activity-numbered--centered"/>
            </w:pPr>
            <w:r>
              <w:t>2</w:t>
            </w:r>
          </w:p>
        </w:tc>
        <w:tc>
          <w:tcPr>
            <w:tcW w:w="1814" w:type="dxa"/>
            <w:vAlign w:val="center"/>
          </w:tcPr>
          <w:p w14:paraId="083D58B8" w14:textId="77777777" w:rsidR="0004493D" w:rsidRPr="00685431" w:rsidRDefault="0004493D" w:rsidP="00331079">
            <w:pPr>
              <w:pStyle w:val="activity-numbered--centered"/>
            </w:pPr>
            <w:r>
              <w:t>3</w:t>
            </w:r>
          </w:p>
        </w:tc>
        <w:tc>
          <w:tcPr>
            <w:tcW w:w="142" w:type="dxa"/>
            <w:gridSpan w:val="2"/>
          </w:tcPr>
          <w:p w14:paraId="3481449E" w14:textId="77777777" w:rsidR="0004493D" w:rsidRDefault="0004493D" w:rsidP="00331079">
            <w:pPr>
              <w:pStyle w:val="activity-numbered--centered"/>
            </w:pPr>
          </w:p>
        </w:tc>
        <w:tc>
          <w:tcPr>
            <w:tcW w:w="3917" w:type="dxa"/>
            <w:vMerge/>
            <w:tcMar>
              <w:left w:w="113" w:type="dxa"/>
            </w:tcMar>
          </w:tcPr>
          <w:p w14:paraId="5E322D97" w14:textId="77777777" w:rsidR="0004493D" w:rsidRDefault="0004493D" w:rsidP="00331079">
            <w:pPr>
              <w:pStyle w:val="activity-numbered--centered"/>
            </w:pPr>
          </w:p>
        </w:tc>
      </w:tr>
      <w:tr w:rsidR="0004493D" w14:paraId="14E89023" w14:textId="77777777" w:rsidTr="0004493D">
        <w:trPr>
          <w:cantSplit/>
          <w:trHeight w:val="1757"/>
        </w:trPr>
        <w:tc>
          <w:tcPr>
            <w:tcW w:w="1814" w:type="dxa"/>
            <w:vAlign w:val="center"/>
          </w:tcPr>
          <w:p w14:paraId="50AC5F74" w14:textId="77777777" w:rsidR="0004493D" w:rsidRDefault="0004493D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D534F35" wp14:editId="40128463">
                  <wp:extent cx="1066800" cy="587153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587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  <w:vAlign w:val="center"/>
          </w:tcPr>
          <w:p w14:paraId="7FD6BA08" w14:textId="77777777" w:rsidR="0004493D" w:rsidRDefault="0004493D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16DA588" wp14:editId="0674048A">
                  <wp:extent cx="843415" cy="764697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3415" cy="7646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  <w:vAlign w:val="center"/>
          </w:tcPr>
          <w:p w14:paraId="6BABBD63" w14:textId="77777777" w:rsidR="0004493D" w:rsidRDefault="0004493D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BDEC31A" wp14:editId="1BEF934A">
                  <wp:extent cx="1066800" cy="552225"/>
                  <wp:effectExtent l="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552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" w:type="dxa"/>
            <w:gridSpan w:val="2"/>
          </w:tcPr>
          <w:p w14:paraId="368D822A" w14:textId="77777777" w:rsidR="0004493D" w:rsidRDefault="0004493D" w:rsidP="00331079">
            <w:pPr>
              <w:rPr>
                <w:noProof/>
              </w:rPr>
            </w:pPr>
          </w:p>
        </w:tc>
        <w:tc>
          <w:tcPr>
            <w:tcW w:w="3917" w:type="dxa"/>
            <w:vMerge/>
            <w:tcMar>
              <w:left w:w="113" w:type="dxa"/>
            </w:tcMar>
          </w:tcPr>
          <w:p w14:paraId="6DC76131" w14:textId="77777777" w:rsidR="0004493D" w:rsidRDefault="0004493D" w:rsidP="00331079">
            <w:pPr>
              <w:rPr>
                <w:noProof/>
              </w:rPr>
            </w:pPr>
          </w:p>
        </w:tc>
      </w:tr>
      <w:tr w:rsidR="0004493D" w14:paraId="35A7211E" w14:textId="77777777" w:rsidTr="0004493D">
        <w:trPr>
          <w:cantSplit/>
          <w:trHeight w:val="567"/>
        </w:trPr>
        <w:tc>
          <w:tcPr>
            <w:tcW w:w="1814" w:type="dxa"/>
            <w:vAlign w:val="center"/>
          </w:tcPr>
          <w:p w14:paraId="38EE4198" w14:textId="77777777" w:rsidR="0004493D" w:rsidRDefault="0004493D" w:rsidP="00331079">
            <w:pPr>
              <w:pStyle w:val="activity-numbered--centered"/>
            </w:pPr>
            <w:r>
              <w:t>4</w:t>
            </w:r>
          </w:p>
        </w:tc>
        <w:tc>
          <w:tcPr>
            <w:tcW w:w="1814" w:type="dxa"/>
            <w:vAlign w:val="center"/>
          </w:tcPr>
          <w:p w14:paraId="27572482" w14:textId="77777777" w:rsidR="0004493D" w:rsidRDefault="0004493D" w:rsidP="00331079">
            <w:pPr>
              <w:pStyle w:val="activity-numbered--centered"/>
            </w:pPr>
            <w:r>
              <w:t>5</w:t>
            </w:r>
          </w:p>
        </w:tc>
        <w:tc>
          <w:tcPr>
            <w:tcW w:w="1814" w:type="dxa"/>
            <w:vAlign w:val="center"/>
          </w:tcPr>
          <w:p w14:paraId="55206338" w14:textId="77777777" w:rsidR="0004493D" w:rsidRDefault="0004493D" w:rsidP="00331079">
            <w:pPr>
              <w:pStyle w:val="activity-numbered--centered"/>
            </w:pPr>
            <w:r>
              <w:t>6</w:t>
            </w:r>
          </w:p>
        </w:tc>
        <w:tc>
          <w:tcPr>
            <w:tcW w:w="130" w:type="dxa"/>
          </w:tcPr>
          <w:p w14:paraId="568B4CEF" w14:textId="77777777" w:rsidR="0004493D" w:rsidRDefault="0004493D" w:rsidP="00331079">
            <w:pPr>
              <w:pStyle w:val="activity-numbered--centered"/>
            </w:pPr>
          </w:p>
        </w:tc>
        <w:tc>
          <w:tcPr>
            <w:tcW w:w="3929" w:type="dxa"/>
            <w:gridSpan w:val="2"/>
            <w:tcMar>
              <w:left w:w="113" w:type="dxa"/>
            </w:tcMar>
          </w:tcPr>
          <w:p w14:paraId="391354C0" w14:textId="77777777" w:rsidR="0004493D" w:rsidRDefault="0004493D" w:rsidP="00331079">
            <w:pPr>
              <w:pStyle w:val="activity-numbered--centered"/>
            </w:pPr>
          </w:p>
        </w:tc>
      </w:tr>
    </w:tbl>
    <w:p w14:paraId="598E474B" w14:textId="5582AAEA" w:rsidR="00744FC9" w:rsidRPr="0004493D" w:rsidRDefault="0004493D" w:rsidP="0004493D">
      <w:pPr>
        <w:pStyle w:val="marks"/>
        <w:spacing w:before="240"/>
        <w:rPr>
          <w:rFonts w:ascii="Calibri" w:hAnsi="Calibri"/>
          <w:b w:val="0"/>
          <w:bdr w:val="single" w:sz="6" w:space="0" w:color="808080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6</w:t>
      </w:r>
      <w:r w:rsidRPr="002D2043">
        <w:rPr>
          <w:rStyle w:val="marks-frame"/>
        </w:rPr>
        <w:t> </w:t>
      </w:r>
      <w:r w:rsidR="00744FC9"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8F209F" wp14:editId="6BE3581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1" style="position:absolute;margin-left:0;margin-top:-.05pt;width:117.35pt;height:21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NvAkCy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499A79D" w14:textId="01584EA1" w:rsidR="00565B02" w:rsidRDefault="00565B02" w:rsidP="00565B02">
      <w:pPr>
        <w:pStyle w:val="instruction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38827532" wp14:editId="7FD6CD29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color w:val="767171" w:themeColor="background2" w:themeShade="80"/>
        </w:rPr>
        <w:t>4</w:t>
      </w:r>
      <w:r>
        <w:t xml:space="preserve"> </w:t>
      </w:r>
      <w:r w:rsidRPr="00E63E88">
        <w:t xml:space="preserve">Listen and circle </w:t>
      </w:r>
      <w:r w:rsidRPr="005632F9">
        <w:rPr>
          <w:rStyle w:val="instruction-italic"/>
        </w:rPr>
        <w:t>T</w:t>
      </w:r>
      <w:r w:rsidRPr="00E63E88">
        <w:t xml:space="preserve"> (</w:t>
      </w:r>
      <w:r w:rsidR="005632F9">
        <w:t>t</w:t>
      </w:r>
      <w:r w:rsidRPr="00E63E88">
        <w:t xml:space="preserve">rue) or </w:t>
      </w:r>
      <w:r w:rsidRPr="005632F9">
        <w:rPr>
          <w:rStyle w:val="instruction-italic"/>
        </w:rPr>
        <w:t>F</w:t>
      </w:r>
      <w:r w:rsidRPr="00E63E88">
        <w:t xml:space="preserve"> (</w:t>
      </w:r>
      <w:r w:rsidR="005632F9">
        <w:t>f</w:t>
      </w:r>
      <w:r w:rsidRPr="00E63E88">
        <w:t>alse).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</w:tblGrid>
      <w:tr w:rsidR="00565B02" w14:paraId="29B59028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65BFE955" w14:textId="77777777" w:rsidR="00565B02" w:rsidRDefault="00565B0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E89A177" wp14:editId="310450EF">
                  <wp:extent cx="1066800" cy="693747"/>
                  <wp:effectExtent l="0" t="0" r="0" b="508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6937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0E673DAB" w14:textId="77777777" w:rsidR="00565B02" w:rsidRDefault="00565B0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DA1C0A9" wp14:editId="1168D316">
                  <wp:extent cx="886968" cy="711637"/>
                  <wp:effectExtent l="0" t="0" r="2540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4941" cy="7180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5B02" w:rsidRPr="00685431" w14:paraId="2AF8F783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35680980" w14:textId="77777777" w:rsidR="00565B02" w:rsidRPr="00685431" w:rsidRDefault="00565B02" w:rsidP="00331079">
            <w:pPr>
              <w:pStyle w:val="activity-numbered--centered"/>
            </w:pPr>
            <w:r w:rsidRPr="002D2043">
              <w:t>1</w:t>
            </w:r>
            <w:r w:rsidRPr="002D2043">
              <w:tab/>
              <w:t>T / F</w:t>
            </w:r>
          </w:p>
        </w:tc>
        <w:tc>
          <w:tcPr>
            <w:tcW w:w="2778" w:type="dxa"/>
            <w:vAlign w:val="center"/>
          </w:tcPr>
          <w:p w14:paraId="73414B77" w14:textId="77777777" w:rsidR="00565B02" w:rsidRPr="00685431" w:rsidRDefault="00565B02" w:rsidP="00331079">
            <w:pPr>
              <w:pStyle w:val="activity-numbered--centered"/>
            </w:pPr>
            <w:r>
              <w:t>2</w:t>
            </w:r>
            <w:r w:rsidRPr="002D2043">
              <w:tab/>
              <w:t>T / F</w:t>
            </w:r>
          </w:p>
        </w:tc>
      </w:tr>
      <w:tr w:rsidR="00565B02" w14:paraId="45B3D564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2C3C29FE" w14:textId="77777777" w:rsidR="00565B02" w:rsidRDefault="00565B0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D76B59A" wp14:editId="4E21C124">
                  <wp:extent cx="1067035" cy="676656"/>
                  <wp:effectExtent l="0" t="0" r="0" b="0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1082" cy="6919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1B23C11A" w14:textId="77777777" w:rsidR="00565B02" w:rsidRDefault="00565B0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FFB6701" wp14:editId="6AAB84E7">
                  <wp:extent cx="1066800" cy="689517"/>
                  <wp:effectExtent l="0" t="0" r="0" b="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941" cy="6980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5B02" w14:paraId="0387BE60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1F0E3A17" w14:textId="77777777" w:rsidR="00565B02" w:rsidRDefault="00565B02" w:rsidP="00331079">
            <w:pPr>
              <w:pStyle w:val="activity-numbered--centered"/>
            </w:pPr>
            <w:r>
              <w:t>3</w:t>
            </w:r>
            <w:r w:rsidRPr="002D2043">
              <w:tab/>
              <w:t>T / F</w:t>
            </w:r>
          </w:p>
        </w:tc>
        <w:tc>
          <w:tcPr>
            <w:tcW w:w="2778" w:type="dxa"/>
            <w:vAlign w:val="center"/>
          </w:tcPr>
          <w:p w14:paraId="7FD7593F" w14:textId="77777777" w:rsidR="00565B02" w:rsidRDefault="00565B02" w:rsidP="00331079">
            <w:pPr>
              <w:pStyle w:val="activity-numbered--centered"/>
            </w:pPr>
            <w:r>
              <w:t>4</w:t>
            </w:r>
            <w:r w:rsidRPr="002D2043">
              <w:tab/>
              <w:t>T / F</w:t>
            </w:r>
          </w:p>
        </w:tc>
      </w:tr>
    </w:tbl>
    <w:p w14:paraId="4E343842" w14:textId="099F1F5A" w:rsidR="00143868" w:rsidRPr="00683C0B" w:rsidRDefault="00565B02" w:rsidP="00143868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9DA76E" wp14:editId="1A2D06D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2" style="position:absolute;margin-left:0;margin-top:-.05pt;width:117.35pt;height:21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OkiB1e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9B347E8" w14:textId="77777777" w:rsidR="00565B02" w:rsidRDefault="00565B02" w:rsidP="00565B02">
      <w:pPr>
        <w:pStyle w:val="instruction"/>
      </w:pPr>
      <w:r>
        <w:t>8</w:t>
      </w:r>
      <w:r>
        <w:tab/>
      </w:r>
      <w:r w:rsidRPr="00E63E88">
        <w:t>Look, read and answer.</w:t>
      </w:r>
      <w:r w:rsidRPr="00FE7652">
        <w:t xml:space="preserve"> 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8"/>
        <w:gridCol w:w="2778"/>
        <w:gridCol w:w="170"/>
        <w:gridCol w:w="3629"/>
      </w:tblGrid>
      <w:tr w:rsidR="00565B02" w14:paraId="45393B6A" w14:textId="77777777" w:rsidTr="006F2039">
        <w:trPr>
          <w:cantSplit/>
          <w:trHeight w:val="1644"/>
        </w:trPr>
        <w:tc>
          <w:tcPr>
            <w:tcW w:w="2778" w:type="dxa"/>
            <w:vAlign w:val="center"/>
          </w:tcPr>
          <w:p w14:paraId="3DDA3605" w14:textId="2E31A4E0" w:rsidR="00565B02" w:rsidRDefault="00BB06C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18F00F0" wp14:editId="0D709FD2">
                  <wp:extent cx="1271016" cy="938131"/>
                  <wp:effectExtent l="0" t="0" r="0" b="190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2062" cy="9462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77573421" w14:textId="77777777" w:rsidR="00565B02" w:rsidRDefault="00565B0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AFFF6BA" wp14:editId="08A90907">
                  <wp:extent cx="855195" cy="939038"/>
                  <wp:effectExtent l="0" t="0" r="0" b="127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354" cy="9414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6777DFC8" w14:textId="77777777" w:rsidR="00565B02" w:rsidRPr="00117BF5" w:rsidRDefault="00565B02" w:rsidP="00331079">
            <w:pPr>
              <w:pStyle w:val="activity-numbered--table"/>
            </w:pPr>
          </w:p>
        </w:tc>
        <w:tc>
          <w:tcPr>
            <w:tcW w:w="3629" w:type="dxa"/>
            <w:vMerge w:val="restart"/>
            <w:tcMar>
              <w:left w:w="113" w:type="dxa"/>
            </w:tcMar>
          </w:tcPr>
          <w:p w14:paraId="7CD0D6FE" w14:textId="77777777" w:rsidR="00565B02" w:rsidRPr="00E63E88" w:rsidRDefault="00565B02" w:rsidP="00331079">
            <w:pPr>
              <w:pStyle w:val="activity-numbered--table"/>
              <w:rPr>
                <w:rStyle w:val="wol"/>
              </w:rPr>
            </w:pPr>
            <w:r w:rsidRPr="00E63E88">
              <w:t>1</w:t>
            </w:r>
            <w:r w:rsidRPr="00E63E88">
              <w:tab/>
              <w:t xml:space="preserve">Is it a snake? </w:t>
            </w:r>
          </w:p>
          <w:p w14:paraId="72D4B838" w14:textId="77777777" w:rsidR="00565B02" w:rsidRPr="00E63E88" w:rsidRDefault="00565B02" w:rsidP="00331079">
            <w:pPr>
              <w:pStyle w:val="activity-numbered--table"/>
              <w:rPr>
                <w:rStyle w:val="wol"/>
              </w:rPr>
            </w:pPr>
            <w:r w:rsidRPr="00E63E88">
              <w:t>2</w:t>
            </w:r>
            <w:r w:rsidRPr="00E63E88">
              <w:tab/>
              <w:t>Is it a bee?</w:t>
            </w:r>
          </w:p>
          <w:p w14:paraId="65AC368D" w14:textId="77777777" w:rsidR="00565B02" w:rsidRPr="00E63E88" w:rsidRDefault="00565B02" w:rsidP="00331079">
            <w:pPr>
              <w:pStyle w:val="activity-numbered--table"/>
              <w:rPr>
                <w:rStyle w:val="wol"/>
              </w:rPr>
            </w:pPr>
            <w:r w:rsidRPr="00E63E88">
              <w:t>3</w:t>
            </w:r>
            <w:r w:rsidRPr="00E63E88">
              <w:tab/>
              <w:t xml:space="preserve">Is it a cat? </w:t>
            </w:r>
          </w:p>
          <w:p w14:paraId="1AB5A2F4" w14:textId="77777777" w:rsidR="00565B02" w:rsidRPr="001F1EEA" w:rsidRDefault="00565B02" w:rsidP="00331079">
            <w:pPr>
              <w:pStyle w:val="activity-numbered--table"/>
              <w:rPr>
                <w:u w:val="single" w:color="000000"/>
              </w:rPr>
            </w:pPr>
            <w:r w:rsidRPr="00E63E88">
              <w:t>4</w:t>
            </w:r>
            <w:r w:rsidRPr="00E63E88">
              <w:tab/>
              <w:t>Is it a fish?</w:t>
            </w:r>
          </w:p>
        </w:tc>
      </w:tr>
      <w:tr w:rsidR="00565B02" w:rsidRPr="00685431" w14:paraId="0FEF0F33" w14:textId="77777777" w:rsidTr="00331079">
        <w:trPr>
          <w:cantSplit/>
          <w:trHeight w:val="567"/>
        </w:trPr>
        <w:tc>
          <w:tcPr>
            <w:tcW w:w="2778" w:type="dxa"/>
            <w:vAlign w:val="center"/>
          </w:tcPr>
          <w:p w14:paraId="3FA92401" w14:textId="77777777" w:rsidR="00565B02" w:rsidRPr="00685431" w:rsidRDefault="00565B02" w:rsidP="00331079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2778" w:type="dxa"/>
            <w:vAlign w:val="center"/>
          </w:tcPr>
          <w:p w14:paraId="56D713AD" w14:textId="77777777" w:rsidR="00565B02" w:rsidRPr="00685431" w:rsidRDefault="00565B02" w:rsidP="00331079">
            <w:pPr>
              <w:pStyle w:val="activity-numbered--centered"/>
            </w:pPr>
            <w:r>
              <w:t>2</w:t>
            </w:r>
          </w:p>
        </w:tc>
        <w:tc>
          <w:tcPr>
            <w:tcW w:w="170" w:type="dxa"/>
          </w:tcPr>
          <w:p w14:paraId="141AC179" w14:textId="77777777" w:rsidR="00565B02" w:rsidRDefault="00565B02" w:rsidP="00331079">
            <w:pPr>
              <w:pStyle w:val="activity-numbered--centered"/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617CE877" w14:textId="77777777" w:rsidR="00565B02" w:rsidRDefault="00565B02" w:rsidP="00331079">
            <w:pPr>
              <w:pStyle w:val="activity-numbered--centered"/>
            </w:pPr>
          </w:p>
        </w:tc>
      </w:tr>
      <w:tr w:rsidR="00565B02" w14:paraId="2BE4109E" w14:textId="77777777" w:rsidTr="006F2039">
        <w:trPr>
          <w:cantSplit/>
          <w:trHeight w:val="1644"/>
        </w:trPr>
        <w:tc>
          <w:tcPr>
            <w:tcW w:w="2778" w:type="dxa"/>
            <w:vAlign w:val="center"/>
          </w:tcPr>
          <w:p w14:paraId="6126D591" w14:textId="77777777" w:rsidR="00565B02" w:rsidRDefault="00565B0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7CC01A5" wp14:editId="4868084F">
                  <wp:extent cx="1007305" cy="872998"/>
                  <wp:effectExtent l="0" t="0" r="0" b="381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1774" cy="8768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29DC04CD" w14:textId="77777777" w:rsidR="00565B02" w:rsidRDefault="00565B0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A1391B8" wp14:editId="3BCA2393">
                  <wp:extent cx="803904" cy="891286"/>
                  <wp:effectExtent l="0" t="0" r="0" b="0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5960" cy="893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78B1003D" w14:textId="77777777" w:rsidR="00565B02" w:rsidRDefault="00565B02" w:rsidP="00331079">
            <w:pPr>
              <w:rPr>
                <w:noProof/>
              </w:rPr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39632736" w14:textId="77777777" w:rsidR="00565B02" w:rsidRDefault="00565B02" w:rsidP="00331079">
            <w:pPr>
              <w:rPr>
                <w:noProof/>
              </w:rPr>
            </w:pPr>
          </w:p>
        </w:tc>
      </w:tr>
      <w:tr w:rsidR="00565B02" w14:paraId="61D8EE1A" w14:textId="77777777" w:rsidTr="00331079">
        <w:trPr>
          <w:cantSplit/>
          <w:trHeight w:val="567"/>
        </w:trPr>
        <w:tc>
          <w:tcPr>
            <w:tcW w:w="2778" w:type="dxa"/>
            <w:vAlign w:val="center"/>
          </w:tcPr>
          <w:p w14:paraId="675E5A9B" w14:textId="42E3C024" w:rsidR="00565B02" w:rsidRDefault="00E73A6A" w:rsidP="00331079">
            <w:pPr>
              <w:pStyle w:val="activity-numbered--centered"/>
            </w:pPr>
            <w:r>
              <w:t>3</w:t>
            </w:r>
          </w:p>
        </w:tc>
        <w:tc>
          <w:tcPr>
            <w:tcW w:w="2778" w:type="dxa"/>
            <w:vAlign w:val="center"/>
          </w:tcPr>
          <w:p w14:paraId="29C6EB04" w14:textId="1D7653E3" w:rsidR="00565B02" w:rsidRDefault="00E73A6A" w:rsidP="00331079">
            <w:pPr>
              <w:pStyle w:val="activity-numbered--centered"/>
            </w:pPr>
            <w:r>
              <w:t>4</w:t>
            </w:r>
          </w:p>
        </w:tc>
        <w:tc>
          <w:tcPr>
            <w:tcW w:w="170" w:type="dxa"/>
          </w:tcPr>
          <w:p w14:paraId="4F32B1D9" w14:textId="77777777" w:rsidR="00565B02" w:rsidRDefault="00565B02" w:rsidP="00331079">
            <w:pPr>
              <w:pStyle w:val="activity-numbered--centered"/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66DDB0EA" w14:textId="77777777" w:rsidR="00565B02" w:rsidRDefault="00565B02" w:rsidP="00331079">
            <w:pPr>
              <w:pStyle w:val="activity-numbered--centered"/>
            </w:pPr>
          </w:p>
        </w:tc>
      </w:tr>
    </w:tbl>
    <w:p w14:paraId="5A334744" w14:textId="77777777" w:rsidR="00565B02" w:rsidRPr="00683C0B" w:rsidRDefault="00565B02" w:rsidP="00565B02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150D8802" w14:textId="7138A624" w:rsidR="00B40B86" w:rsidRPr="000F6548" w:rsidRDefault="00565B02" w:rsidP="006F2039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4C38F2D" wp14:editId="6D5883D7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1FFCB2" w14:textId="592A7F8D" w:rsidR="00565B02" w:rsidRDefault="00565B02" w:rsidP="00565B0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E73A6A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22E02EB" wp14:editId="7A32CB6F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5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4C38F2D" id="Text Box 6" o:spid="_x0000_s1033" type="#_x0000_t202" style="position:absolute;left:0;text-align:left;margin-left:400.8pt;margin-top:63.7pt;width:36.1pt;height:27pt;z-index:251741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" filled="f" stroked="f" strokeweight=".5pt">
                <v:textbox inset=",2mm">
                  <w:txbxContent>
                    <w:p w14:paraId="0C1FFCB2" w14:textId="592A7F8D" w:rsidR="00565B02" w:rsidRDefault="00565B02" w:rsidP="00565B02">
                      <w:pPr>
                        <w:jc w:val="center"/>
                      </w:pPr>
                      <w:r>
                        <w:t>4</w:t>
                      </w:r>
                      <w:r w:rsidR="00E73A6A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22E02EB" wp14:editId="7A32CB6F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5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7C6CEC8" wp14:editId="20F7BC47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40B86" w:rsidRPr="000F6548" w:rsidSect="00224951">
      <w:headerReference w:type="default" r:id="rId53"/>
      <w:footerReference w:type="default" r:id="rId54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F87ACA" w14:textId="77777777" w:rsidR="005C6C06" w:rsidRDefault="005C6C06" w:rsidP="00B7780C">
      <w:r>
        <w:separator/>
      </w:r>
    </w:p>
  </w:endnote>
  <w:endnote w:type="continuationSeparator" w:id="0">
    <w:p w14:paraId="5A57C8CA" w14:textId="77777777" w:rsidR="005C6C06" w:rsidRDefault="005C6C06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MS Mincho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Bradley Hand ITC">
    <w:panose1 w:val="020B0604020202020204"/>
    <w:charset w:val="4D"/>
    <w:family w:val="script"/>
    <w:pitch w:val="variable"/>
    <w:sig w:usb0="00000003" w:usb1="00000000" w:usb2="00000000" w:usb3="00000000" w:csb0="00000001" w:csb1="00000000"/>
  </w:font>
  <w:font w:name="Abadi">
    <w:altName w:val="Calibri"/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Calibri"/>
    <w:panose1 w:val="020B0604020202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6B008B3D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CA0BC5">
      <w:rPr>
        <w:rStyle w:val="PageNumber"/>
      </w:rPr>
      <w:t>Beehive 1</w:t>
    </w:r>
    <w:r w:rsidR="00CA0BC5" w:rsidRPr="00DA2675">
      <w:rPr>
        <w:rStyle w:val="PageNumber"/>
      </w:rPr>
      <w:t xml:space="preserve"> • </w:t>
    </w:r>
    <w:r w:rsidR="00CA0BC5">
      <w:rPr>
        <w:rStyle w:val="PageNumber"/>
      </w:rPr>
      <w:t xml:space="preserve">Unit </w:t>
    </w:r>
    <w:r w:rsidR="00CA0BC5">
      <w:rPr>
        <w:rStyle w:val="PageNumber"/>
      </w:rPr>
      <w:t>4</w:t>
    </w:r>
    <w:r w:rsidR="00CA0BC5">
      <w:rPr>
        <w:rStyle w:val="PageNumber"/>
      </w:rPr>
      <w:t xml:space="preserve">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020C33" w14:textId="77777777" w:rsidR="005C6C06" w:rsidRDefault="005C6C06" w:rsidP="00B7780C">
      <w:r>
        <w:separator/>
      </w:r>
    </w:p>
  </w:footnote>
  <w:footnote w:type="continuationSeparator" w:id="0">
    <w:p w14:paraId="55591294" w14:textId="77777777" w:rsidR="005C6C06" w:rsidRDefault="005C6C06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72180206">
          <wp:simplePos x="0" y="0"/>
          <wp:positionH relativeFrom="column">
            <wp:posOffset>101889</wp:posOffset>
          </wp:positionH>
          <wp:positionV relativeFrom="page">
            <wp:posOffset>73152</wp:posOffset>
          </wp:positionV>
          <wp:extent cx="1066800" cy="7112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800" cy="71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7E3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4493D"/>
    <w:rsid w:val="00052196"/>
    <w:rsid w:val="0005545F"/>
    <w:rsid w:val="00056F6D"/>
    <w:rsid w:val="00057839"/>
    <w:rsid w:val="00062DDF"/>
    <w:rsid w:val="00063C97"/>
    <w:rsid w:val="0006545C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43868"/>
    <w:rsid w:val="00151C39"/>
    <w:rsid w:val="00152E78"/>
    <w:rsid w:val="00152FEB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8CA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630C"/>
    <w:rsid w:val="002379E6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B559A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1670"/>
    <w:rsid w:val="002F2105"/>
    <w:rsid w:val="002F2330"/>
    <w:rsid w:val="002F2AA2"/>
    <w:rsid w:val="002F3A7B"/>
    <w:rsid w:val="002F3FD5"/>
    <w:rsid w:val="002F4FA3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793B"/>
    <w:rsid w:val="00562029"/>
    <w:rsid w:val="005625AC"/>
    <w:rsid w:val="005626C1"/>
    <w:rsid w:val="005631D3"/>
    <w:rsid w:val="005632F9"/>
    <w:rsid w:val="0056397B"/>
    <w:rsid w:val="00565B02"/>
    <w:rsid w:val="00566A22"/>
    <w:rsid w:val="00566E2D"/>
    <w:rsid w:val="005710E6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6C06"/>
    <w:rsid w:val="005C7436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3FD4"/>
    <w:rsid w:val="0060001C"/>
    <w:rsid w:val="00601C4B"/>
    <w:rsid w:val="00604771"/>
    <w:rsid w:val="006055A1"/>
    <w:rsid w:val="00606D31"/>
    <w:rsid w:val="00606E47"/>
    <w:rsid w:val="006109AF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3FCA"/>
    <w:rsid w:val="006A5AF6"/>
    <w:rsid w:val="006A6B18"/>
    <w:rsid w:val="006A7731"/>
    <w:rsid w:val="006B20A6"/>
    <w:rsid w:val="006B35D6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2039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46EA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6F7D"/>
    <w:rsid w:val="008A6665"/>
    <w:rsid w:val="008A6D9D"/>
    <w:rsid w:val="008A7DBA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5576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6041"/>
    <w:rsid w:val="009B273C"/>
    <w:rsid w:val="009B36CC"/>
    <w:rsid w:val="009B375D"/>
    <w:rsid w:val="009B3B87"/>
    <w:rsid w:val="009B44C9"/>
    <w:rsid w:val="009B5A7E"/>
    <w:rsid w:val="009C14AE"/>
    <w:rsid w:val="009C4084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CA0"/>
    <w:rsid w:val="00A13012"/>
    <w:rsid w:val="00A15510"/>
    <w:rsid w:val="00A177B7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11F2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6C0"/>
    <w:rsid w:val="00BB0F26"/>
    <w:rsid w:val="00BB5911"/>
    <w:rsid w:val="00BB5DBE"/>
    <w:rsid w:val="00BB6D3D"/>
    <w:rsid w:val="00BC053C"/>
    <w:rsid w:val="00BC0CBE"/>
    <w:rsid w:val="00BC2B28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5DC3"/>
    <w:rsid w:val="00BF77E5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BC5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3A6A"/>
    <w:rsid w:val="00E7471A"/>
    <w:rsid w:val="00E75DD4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5140"/>
    <w:rsid w:val="00EE647E"/>
    <w:rsid w:val="00EE745A"/>
    <w:rsid w:val="00EF0CE6"/>
    <w:rsid w:val="00EF1788"/>
    <w:rsid w:val="00EF4ACD"/>
    <w:rsid w:val="00EF69A8"/>
    <w:rsid w:val="00F014D1"/>
    <w:rsid w:val="00F0784F"/>
    <w:rsid w:val="00F10B2F"/>
    <w:rsid w:val="00F10D76"/>
    <w:rsid w:val="00F157BC"/>
    <w:rsid w:val="00F21D88"/>
    <w:rsid w:val="00F222C1"/>
    <w:rsid w:val="00F22B51"/>
    <w:rsid w:val="00F25BFC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67A56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4B6819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instruction">
    <w:name w:val="instruction"/>
    <w:uiPriority w:val="1"/>
    <w:qFormat/>
    <w:rsid w:val="004B6819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30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7C213E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1319F4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4354"/>
    </w:pPr>
    <w:rPr>
      <w:rFonts w:asciiTheme="minorHAnsi" w:hAnsiTheme="minorHAnsi"/>
      <w:spacing w:val="-4"/>
      <w:sz w:val="28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FD0FA2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  <w:sz w:val="28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g"/><Relationship Id="rId18" Type="http://schemas.openxmlformats.org/officeDocument/2006/relationships/image" Target="media/image8.jpg"/><Relationship Id="rId26" Type="http://schemas.openxmlformats.org/officeDocument/2006/relationships/image" Target="media/image16.jpeg"/><Relationship Id="rId39" Type="http://schemas.openxmlformats.org/officeDocument/2006/relationships/image" Target="media/image29.jpeg"/><Relationship Id="rId21" Type="http://schemas.openxmlformats.org/officeDocument/2006/relationships/image" Target="media/image11.jpg"/><Relationship Id="rId34" Type="http://schemas.openxmlformats.org/officeDocument/2006/relationships/image" Target="media/image24.jpg"/><Relationship Id="rId42" Type="http://schemas.openxmlformats.org/officeDocument/2006/relationships/image" Target="media/image32.jpeg"/><Relationship Id="rId47" Type="http://schemas.openxmlformats.org/officeDocument/2006/relationships/image" Target="media/image37.jpg"/><Relationship Id="rId50" Type="http://schemas.openxmlformats.org/officeDocument/2006/relationships/image" Target="media/image40.emf"/><Relationship Id="rId55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9" Type="http://schemas.openxmlformats.org/officeDocument/2006/relationships/image" Target="media/image19.jpg"/><Relationship Id="rId11" Type="http://schemas.openxmlformats.org/officeDocument/2006/relationships/image" Target="media/image1.jpg"/><Relationship Id="rId24" Type="http://schemas.openxmlformats.org/officeDocument/2006/relationships/image" Target="media/image14.jpeg"/><Relationship Id="rId32" Type="http://schemas.openxmlformats.org/officeDocument/2006/relationships/image" Target="media/image22.jpg"/><Relationship Id="rId37" Type="http://schemas.openxmlformats.org/officeDocument/2006/relationships/image" Target="media/image27.jpg"/><Relationship Id="rId40" Type="http://schemas.openxmlformats.org/officeDocument/2006/relationships/image" Target="media/image30.jpg"/><Relationship Id="rId45" Type="http://schemas.openxmlformats.org/officeDocument/2006/relationships/image" Target="media/image35.jpeg"/><Relationship Id="rId53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19" Type="http://schemas.openxmlformats.org/officeDocument/2006/relationships/image" Target="media/image9.jpg"/><Relationship Id="rId31" Type="http://schemas.openxmlformats.org/officeDocument/2006/relationships/image" Target="media/image21.jpg"/><Relationship Id="rId44" Type="http://schemas.openxmlformats.org/officeDocument/2006/relationships/image" Target="media/image34.jpg"/><Relationship Id="rId52" Type="http://schemas.openxmlformats.org/officeDocument/2006/relationships/image" Target="media/image41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image" Target="media/image12.jp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g"/><Relationship Id="rId43" Type="http://schemas.openxmlformats.org/officeDocument/2006/relationships/image" Target="media/image33.jpeg"/><Relationship Id="rId48" Type="http://schemas.openxmlformats.org/officeDocument/2006/relationships/image" Target="media/image38.jpg"/><Relationship Id="rId56" Type="http://schemas.openxmlformats.org/officeDocument/2006/relationships/theme" Target="theme/theme1.xml"/><Relationship Id="rId8" Type="http://schemas.openxmlformats.org/officeDocument/2006/relationships/webSettings" Target="webSettings.xml"/><Relationship Id="rId51" Type="http://schemas.openxmlformats.org/officeDocument/2006/relationships/image" Target="media/image400.emf"/><Relationship Id="rId3" Type="http://schemas.openxmlformats.org/officeDocument/2006/relationships/customXml" Target="../customXml/item3.xml"/><Relationship Id="rId12" Type="http://schemas.openxmlformats.org/officeDocument/2006/relationships/image" Target="media/image2.jpg"/><Relationship Id="rId17" Type="http://schemas.openxmlformats.org/officeDocument/2006/relationships/image" Target="media/image7.emf"/><Relationship Id="rId25" Type="http://schemas.openxmlformats.org/officeDocument/2006/relationships/image" Target="media/image15.jpg"/><Relationship Id="rId33" Type="http://schemas.openxmlformats.org/officeDocument/2006/relationships/image" Target="media/image23.jpg"/><Relationship Id="rId38" Type="http://schemas.openxmlformats.org/officeDocument/2006/relationships/image" Target="media/image28.jpg"/><Relationship Id="rId46" Type="http://schemas.openxmlformats.org/officeDocument/2006/relationships/image" Target="media/image36.jpeg"/><Relationship Id="rId20" Type="http://schemas.openxmlformats.org/officeDocument/2006/relationships/image" Target="media/image10.jpg"/><Relationship Id="rId41" Type="http://schemas.openxmlformats.org/officeDocument/2006/relationships/image" Target="media/image31.jpeg"/><Relationship Id="rId54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jp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g"/><Relationship Id="rId49" Type="http://schemas.openxmlformats.org/officeDocument/2006/relationships/image" Target="media/image39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2F7193BB-C3CE-0740-B358-410BFCA519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9</TotalTime>
  <Pages>4</Pages>
  <Words>238</Words>
  <Characters>1357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11</cp:revision>
  <cp:lastPrinted>2022-05-10T10:53:00Z</cp:lastPrinted>
  <dcterms:created xsi:type="dcterms:W3CDTF">2022-05-10T10:53:00Z</dcterms:created>
  <dcterms:modified xsi:type="dcterms:W3CDTF">2022-06-30T09:34:00Z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